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6DA3C" w14:textId="2CADCCA4" w:rsidR="009C6786" w:rsidRDefault="009C6786" w:rsidP="009C6786">
      <w:pPr>
        <w:pStyle w:val="CRCoverPage"/>
        <w:tabs>
          <w:tab w:val="right" w:pos="9639"/>
        </w:tabs>
        <w:spacing w:after="0"/>
        <w:rPr>
          <w:b/>
          <w:i/>
          <w:noProof/>
          <w:sz w:val="28"/>
        </w:rPr>
      </w:pPr>
      <w:bookmarkStart w:id="0" w:name="_Toc24986313"/>
      <w:bookmarkStart w:id="1" w:name="_Toc34205741"/>
      <w:bookmarkStart w:id="2" w:name="_Toc39061925"/>
      <w:bookmarkStart w:id="3" w:name="_Toc43277167"/>
      <w:bookmarkStart w:id="4" w:name="_Toc49847497"/>
      <w:bookmarkStart w:id="5" w:name="_Toc56419472"/>
      <w:bookmarkStart w:id="6" w:name="_Toc114779732"/>
      <w:r>
        <w:rPr>
          <w:b/>
          <w:noProof/>
          <w:sz w:val="24"/>
        </w:rPr>
        <w:t>3GPP TSG-CT WG4 Meeting #114</w:t>
      </w:r>
      <w:r>
        <w:rPr>
          <w:b/>
          <w:i/>
          <w:noProof/>
          <w:sz w:val="28"/>
        </w:rPr>
        <w:tab/>
      </w:r>
      <w:r>
        <w:rPr>
          <w:b/>
          <w:noProof/>
          <w:sz w:val="24"/>
        </w:rPr>
        <w:t>C4-230</w:t>
      </w:r>
      <w:r w:rsidR="00E00DCB">
        <w:rPr>
          <w:b/>
          <w:noProof/>
          <w:sz w:val="24"/>
        </w:rPr>
        <w:t>441</w:t>
      </w:r>
    </w:p>
    <w:p w14:paraId="7C3F250E" w14:textId="77777777" w:rsidR="009C6786" w:rsidRDefault="009C6786" w:rsidP="009C6786">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786" w14:paraId="75BBB8C8" w14:textId="77777777" w:rsidTr="001D4569">
        <w:tc>
          <w:tcPr>
            <w:tcW w:w="9641" w:type="dxa"/>
            <w:gridSpan w:val="9"/>
            <w:tcBorders>
              <w:top w:val="single" w:sz="4" w:space="0" w:color="auto"/>
              <w:left w:val="single" w:sz="4" w:space="0" w:color="auto"/>
              <w:right w:val="single" w:sz="4" w:space="0" w:color="auto"/>
            </w:tcBorders>
          </w:tcPr>
          <w:p w14:paraId="1D7D94A1" w14:textId="77777777" w:rsidR="009C6786" w:rsidRDefault="009C6786" w:rsidP="001D4569">
            <w:pPr>
              <w:pStyle w:val="CRCoverPage"/>
              <w:spacing w:after="0"/>
              <w:jc w:val="right"/>
              <w:rPr>
                <w:i/>
                <w:noProof/>
              </w:rPr>
            </w:pPr>
            <w:r>
              <w:rPr>
                <w:i/>
                <w:noProof/>
                <w:sz w:val="14"/>
              </w:rPr>
              <w:t>CR-Form-v12.2</w:t>
            </w:r>
          </w:p>
        </w:tc>
      </w:tr>
      <w:tr w:rsidR="009C6786" w14:paraId="261264EB" w14:textId="77777777" w:rsidTr="001D4569">
        <w:tc>
          <w:tcPr>
            <w:tcW w:w="9641" w:type="dxa"/>
            <w:gridSpan w:val="9"/>
            <w:tcBorders>
              <w:left w:val="single" w:sz="4" w:space="0" w:color="auto"/>
              <w:right w:val="single" w:sz="4" w:space="0" w:color="auto"/>
            </w:tcBorders>
          </w:tcPr>
          <w:p w14:paraId="3DACB7C2" w14:textId="77777777" w:rsidR="009C6786" w:rsidRDefault="009C6786" w:rsidP="001D4569">
            <w:pPr>
              <w:pStyle w:val="CRCoverPage"/>
              <w:spacing w:after="0"/>
              <w:jc w:val="center"/>
              <w:rPr>
                <w:noProof/>
              </w:rPr>
            </w:pPr>
            <w:r>
              <w:rPr>
                <w:b/>
                <w:noProof/>
                <w:sz w:val="32"/>
              </w:rPr>
              <w:t>CHANGE REQUEST</w:t>
            </w:r>
          </w:p>
        </w:tc>
      </w:tr>
      <w:tr w:rsidR="009C6786" w14:paraId="32303BF9" w14:textId="77777777" w:rsidTr="001D4569">
        <w:tc>
          <w:tcPr>
            <w:tcW w:w="9641" w:type="dxa"/>
            <w:gridSpan w:val="9"/>
            <w:tcBorders>
              <w:left w:val="single" w:sz="4" w:space="0" w:color="auto"/>
              <w:right w:val="single" w:sz="4" w:space="0" w:color="auto"/>
            </w:tcBorders>
          </w:tcPr>
          <w:p w14:paraId="2AB6643D" w14:textId="77777777" w:rsidR="009C6786" w:rsidRDefault="009C6786" w:rsidP="001D4569">
            <w:pPr>
              <w:pStyle w:val="CRCoverPage"/>
              <w:spacing w:after="0"/>
              <w:rPr>
                <w:noProof/>
                <w:sz w:val="8"/>
                <w:szCs w:val="8"/>
              </w:rPr>
            </w:pPr>
          </w:p>
        </w:tc>
      </w:tr>
      <w:tr w:rsidR="009C6786" w14:paraId="4177221C" w14:textId="77777777" w:rsidTr="001D4569">
        <w:tc>
          <w:tcPr>
            <w:tcW w:w="142" w:type="dxa"/>
            <w:tcBorders>
              <w:left w:val="single" w:sz="4" w:space="0" w:color="auto"/>
            </w:tcBorders>
          </w:tcPr>
          <w:p w14:paraId="7F7981B1" w14:textId="77777777" w:rsidR="009C6786" w:rsidRDefault="009C6786" w:rsidP="001D4569">
            <w:pPr>
              <w:pStyle w:val="CRCoverPage"/>
              <w:spacing w:after="0"/>
              <w:jc w:val="right"/>
              <w:rPr>
                <w:noProof/>
              </w:rPr>
            </w:pPr>
          </w:p>
        </w:tc>
        <w:tc>
          <w:tcPr>
            <w:tcW w:w="1559" w:type="dxa"/>
            <w:shd w:val="pct30" w:color="FFFF00" w:fill="auto"/>
          </w:tcPr>
          <w:p w14:paraId="73715304" w14:textId="0559476C" w:rsidR="009C6786" w:rsidRPr="00410371" w:rsidRDefault="009C6786" w:rsidP="001D4569">
            <w:pPr>
              <w:pStyle w:val="CRCoverPage"/>
              <w:spacing w:after="0"/>
              <w:jc w:val="right"/>
              <w:rPr>
                <w:b/>
                <w:noProof/>
                <w:sz w:val="28"/>
              </w:rPr>
            </w:pPr>
            <w:r>
              <w:rPr>
                <w:b/>
                <w:noProof/>
                <w:sz w:val="28"/>
              </w:rPr>
              <w:t>29.573</w:t>
            </w:r>
          </w:p>
        </w:tc>
        <w:tc>
          <w:tcPr>
            <w:tcW w:w="709" w:type="dxa"/>
          </w:tcPr>
          <w:p w14:paraId="5D8ABA0F" w14:textId="77777777" w:rsidR="009C6786" w:rsidRDefault="009C6786" w:rsidP="001D4569">
            <w:pPr>
              <w:pStyle w:val="CRCoverPage"/>
              <w:spacing w:after="0"/>
              <w:jc w:val="center"/>
              <w:rPr>
                <w:noProof/>
              </w:rPr>
            </w:pPr>
            <w:r>
              <w:rPr>
                <w:b/>
                <w:noProof/>
                <w:sz w:val="28"/>
              </w:rPr>
              <w:t>CR</w:t>
            </w:r>
          </w:p>
        </w:tc>
        <w:tc>
          <w:tcPr>
            <w:tcW w:w="1276" w:type="dxa"/>
            <w:shd w:val="pct30" w:color="FFFF00" w:fill="auto"/>
          </w:tcPr>
          <w:p w14:paraId="2E10CA29" w14:textId="7AA41F27" w:rsidR="009C6786" w:rsidRPr="00410371" w:rsidRDefault="00DB19A4" w:rsidP="001D4569">
            <w:pPr>
              <w:pStyle w:val="CRCoverPage"/>
              <w:spacing w:after="0"/>
              <w:rPr>
                <w:noProof/>
              </w:rPr>
            </w:pPr>
            <w:r>
              <w:rPr>
                <w:b/>
                <w:noProof/>
                <w:sz w:val="28"/>
              </w:rPr>
              <w:t>0133</w:t>
            </w:r>
          </w:p>
        </w:tc>
        <w:tc>
          <w:tcPr>
            <w:tcW w:w="709" w:type="dxa"/>
          </w:tcPr>
          <w:p w14:paraId="55285245" w14:textId="77777777" w:rsidR="009C6786" w:rsidRDefault="009C6786" w:rsidP="001D4569">
            <w:pPr>
              <w:pStyle w:val="CRCoverPage"/>
              <w:tabs>
                <w:tab w:val="right" w:pos="625"/>
              </w:tabs>
              <w:spacing w:after="0"/>
              <w:jc w:val="center"/>
              <w:rPr>
                <w:noProof/>
              </w:rPr>
            </w:pPr>
            <w:r>
              <w:rPr>
                <w:b/>
                <w:bCs/>
                <w:noProof/>
                <w:sz w:val="28"/>
              </w:rPr>
              <w:t>rev</w:t>
            </w:r>
          </w:p>
        </w:tc>
        <w:tc>
          <w:tcPr>
            <w:tcW w:w="992" w:type="dxa"/>
            <w:shd w:val="pct30" w:color="FFFF00" w:fill="auto"/>
          </w:tcPr>
          <w:p w14:paraId="06E916EF" w14:textId="4BFC6344" w:rsidR="009C6786" w:rsidRPr="00410371" w:rsidRDefault="009C6786" w:rsidP="001D4569">
            <w:pPr>
              <w:pStyle w:val="CRCoverPage"/>
              <w:spacing w:after="0"/>
              <w:jc w:val="center"/>
              <w:rPr>
                <w:b/>
                <w:noProof/>
              </w:rPr>
            </w:pPr>
            <w:r>
              <w:rPr>
                <w:b/>
                <w:noProof/>
                <w:sz w:val="28"/>
              </w:rPr>
              <w:t>-</w:t>
            </w:r>
          </w:p>
        </w:tc>
        <w:tc>
          <w:tcPr>
            <w:tcW w:w="2410" w:type="dxa"/>
          </w:tcPr>
          <w:p w14:paraId="37217796" w14:textId="77777777" w:rsidR="009C6786" w:rsidRDefault="009C6786" w:rsidP="001D4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F58824" w14:textId="1FAF047A" w:rsidR="009C6786" w:rsidRPr="00410371" w:rsidRDefault="009C6786" w:rsidP="001D4569">
            <w:pPr>
              <w:pStyle w:val="CRCoverPage"/>
              <w:spacing w:after="0"/>
              <w:jc w:val="center"/>
              <w:rPr>
                <w:noProof/>
                <w:sz w:val="28"/>
              </w:rPr>
            </w:pPr>
            <w:r>
              <w:rPr>
                <w:b/>
                <w:noProof/>
                <w:sz w:val="28"/>
              </w:rPr>
              <w:t>1</w:t>
            </w:r>
            <w:r w:rsidR="006D59A2">
              <w:rPr>
                <w:b/>
                <w:noProof/>
                <w:sz w:val="28"/>
              </w:rPr>
              <w:t>7</w:t>
            </w:r>
            <w:r>
              <w:rPr>
                <w:b/>
                <w:noProof/>
                <w:sz w:val="28"/>
              </w:rPr>
              <w:t>.6.0</w:t>
            </w:r>
          </w:p>
        </w:tc>
        <w:tc>
          <w:tcPr>
            <w:tcW w:w="143" w:type="dxa"/>
            <w:tcBorders>
              <w:right w:val="single" w:sz="4" w:space="0" w:color="auto"/>
            </w:tcBorders>
          </w:tcPr>
          <w:p w14:paraId="7B748DF6" w14:textId="77777777" w:rsidR="009C6786" w:rsidRDefault="009C6786" w:rsidP="001D4569">
            <w:pPr>
              <w:pStyle w:val="CRCoverPage"/>
              <w:spacing w:after="0"/>
              <w:rPr>
                <w:noProof/>
              </w:rPr>
            </w:pPr>
          </w:p>
        </w:tc>
      </w:tr>
      <w:tr w:rsidR="009C6786" w14:paraId="2F4BA28A" w14:textId="77777777" w:rsidTr="001D4569">
        <w:tc>
          <w:tcPr>
            <w:tcW w:w="9641" w:type="dxa"/>
            <w:gridSpan w:val="9"/>
            <w:tcBorders>
              <w:left w:val="single" w:sz="4" w:space="0" w:color="auto"/>
              <w:right w:val="single" w:sz="4" w:space="0" w:color="auto"/>
            </w:tcBorders>
          </w:tcPr>
          <w:p w14:paraId="12645CDF" w14:textId="77777777" w:rsidR="009C6786" w:rsidRDefault="009C6786" w:rsidP="001D4569">
            <w:pPr>
              <w:pStyle w:val="CRCoverPage"/>
              <w:spacing w:after="0"/>
              <w:rPr>
                <w:noProof/>
              </w:rPr>
            </w:pPr>
          </w:p>
        </w:tc>
      </w:tr>
      <w:tr w:rsidR="009C6786" w14:paraId="47F058EC" w14:textId="77777777" w:rsidTr="001D4569">
        <w:tc>
          <w:tcPr>
            <w:tcW w:w="9641" w:type="dxa"/>
            <w:gridSpan w:val="9"/>
            <w:tcBorders>
              <w:top w:val="single" w:sz="4" w:space="0" w:color="auto"/>
            </w:tcBorders>
          </w:tcPr>
          <w:p w14:paraId="03A76593" w14:textId="77777777" w:rsidR="009C6786" w:rsidRPr="00F25D98" w:rsidRDefault="009C6786" w:rsidP="001D4569">
            <w:pPr>
              <w:pStyle w:val="CRCoverPage"/>
              <w:spacing w:after="0"/>
              <w:jc w:val="center"/>
              <w:rPr>
                <w:rFonts w:cs="Arial"/>
                <w:i/>
                <w:noProof/>
              </w:rPr>
            </w:pPr>
            <w:r w:rsidRPr="00F25D98">
              <w:rPr>
                <w:rFonts w:cs="Arial"/>
                <w:i/>
                <w:noProof/>
              </w:rPr>
              <w:t xml:space="preserve">For </w:t>
            </w:r>
            <w:hyperlink r:id="rId12" w:anchor="_blank" w:history="1">
              <w:r w:rsidRPr="00F25D98">
                <w:rPr>
                  <w:rStyle w:val="a8"/>
                  <w:rFonts w:cs="Arial"/>
                  <w:b/>
                  <w:i/>
                  <w:noProof/>
                  <w:color w:val="FF0000"/>
                </w:rPr>
                <w:t>HE</w:t>
              </w:r>
              <w:bookmarkStart w:id="7" w:name="_Hlt497126619"/>
              <w:r w:rsidRPr="00F25D98">
                <w:rPr>
                  <w:rStyle w:val="a8"/>
                  <w:rFonts w:cs="Arial"/>
                  <w:b/>
                  <w:i/>
                  <w:noProof/>
                  <w:color w:val="FF0000"/>
                </w:rPr>
                <w:t>L</w:t>
              </w:r>
              <w:bookmarkEnd w:id="7"/>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8"/>
                  <w:rFonts w:cs="Arial"/>
                  <w:i/>
                  <w:noProof/>
                </w:rPr>
                <w:t>http://www.3gpp.org/Change-Requests</w:t>
              </w:r>
            </w:hyperlink>
            <w:r w:rsidRPr="00F25D98">
              <w:rPr>
                <w:rFonts w:cs="Arial"/>
                <w:i/>
                <w:noProof/>
              </w:rPr>
              <w:t>.</w:t>
            </w:r>
          </w:p>
        </w:tc>
      </w:tr>
      <w:tr w:rsidR="009C6786" w14:paraId="3786B732" w14:textId="77777777" w:rsidTr="001D4569">
        <w:tc>
          <w:tcPr>
            <w:tcW w:w="9641" w:type="dxa"/>
            <w:gridSpan w:val="9"/>
          </w:tcPr>
          <w:p w14:paraId="6A902921" w14:textId="77777777" w:rsidR="009C6786" w:rsidRDefault="009C6786" w:rsidP="001D4569">
            <w:pPr>
              <w:pStyle w:val="CRCoverPage"/>
              <w:spacing w:after="0"/>
              <w:rPr>
                <w:noProof/>
                <w:sz w:val="8"/>
                <w:szCs w:val="8"/>
              </w:rPr>
            </w:pPr>
          </w:p>
        </w:tc>
      </w:tr>
    </w:tbl>
    <w:p w14:paraId="462EDBB2" w14:textId="77777777" w:rsidR="009C6786" w:rsidRDefault="009C6786" w:rsidP="009C67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786" w14:paraId="5AFE1DF5" w14:textId="77777777" w:rsidTr="001D4569">
        <w:tc>
          <w:tcPr>
            <w:tcW w:w="2835" w:type="dxa"/>
          </w:tcPr>
          <w:p w14:paraId="0EAF1009" w14:textId="77777777" w:rsidR="009C6786" w:rsidRDefault="009C6786" w:rsidP="001D4569">
            <w:pPr>
              <w:pStyle w:val="CRCoverPage"/>
              <w:tabs>
                <w:tab w:val="right" w:pos="2751"/>
              </w:tabs>
              <w:spacing w:after="0"/>
              <w:rPr>
                <w:b/>
                <w:i/>
                <w:noProof/>
              </w:rPr>
            </w:pPr>
            <w:r>
              <w:rPr>
                <w:b/>
                <w:i/>
                <w:noProof/>
              </w:rPr>
              <w:t>Proposed change affects:</w:t>
            </w:r>
          </w:p>
        </w:tc>
        <w:tc>
          <w:tcPr>
            <w:tcW w:w="1418" w:type="dxa"/>
          </w:tcPr>
          <w:p w14:paraId="6D06F0F9" w14:textId="77777777" w:rsidR="009C6786" w:rsidRDefault="009C6786" w:rsidP="001D4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77A24" w14:textId="77777777" w:rsidR="009C6786" w:rsidRDefault="009C6786" w:rsidP="001D4569">
            <w:pPr>
              <w:pStyle w:val="CRCoverPage"/>
              <w:spacing w:after="0"/>
              <w:jc w:val="center"/>
              <w:rPr>
                <w:b/>
                <w:caps/>
                <w:noProof/>
              </w:rPr>
            </w:pPr>
          </w:p>
        </w:tc>
        <w:tc>
          <w:tcPr>
            <w:tcW w:w="709" w:type="dxa"/>
            <w:tcBorders>
              <w:left w:val="single" w:sz="4" w:space="0" w:color="auto"/>
            </w:tcBorders>
          </w:tcPr>
          <w:p w14:paraId="3CF59051" w14:textId="77777777" w:rsidR="009C6786" w:rsidRDefault="009C6786" w:rsidP="001D4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E5A14" w14:textId="77777777" w:rsidR="009C6786" w:rsidRDefault="009C6786" w:rsidP="001D4569">
            <w:pPr>
              <w:pStyle w:val="CRCoverPage"/>
              <w:spacing w:after="0"/>
              <w:jc w:val="center"/>
              <w:rPr>
                <w:b/>
                <w:caps/>
                <w:noProof/>
              </w:rPr>
            </w:pPr>
          </w:p>
        </w:tc>
        <w:tc>
          <w:tcPr>
            <w:tcW w:w="2126" w:type="dxa"/>
          </w:tcPr>
          <w:p w14:paraId="42C28543" w14:textId="77777777" w:rsidR="009C6786" w:rsidRDefault="009C6786" w:rsidP="001D4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F2692" w14:textId="77777777" w:rsidR="009C6786" w:rsidRDefault="009C6786" w:rsidP="001D4569">
            <w:pPr>
              <w:pStyle w:val="CRCoverPage"/>
              <w:spacing w:after="0"/>
              <w:jc w:val="center"/>
              <w:rPr>
                <w:b/>
                <w:caps/>
                <w:noProof/>
              </w:rPr>
            </w:pPr>
          </w:p>
        </w:tc>
        <w:tc>
          <w:tcPr>
            <w:tcW w:w="1418" w:type="dxa"/>
            <w:tcBorders>
              <w:left w:val="nil"/>
            </w:tcBorders>
          </w:tcPr>
          <w:p w14:paraId="17F7709B" w14:textId="77777777" w:rsidR="009C6786" w:rsidRDefault="009C6786" w:rsidP="001D4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79B51" w14:textId="77777777" w:rsidR="009C6786" w:rsidRDefault="009C6786" w:rsidP="001D4569">
            <w:pPr>
              <w:pStyle w:val="CRCoverPage"/>
              <w:spacing w:after="0"/>
              <w:jc w:val="center"/>
              <w:rPr>
                <w:b/>
                <w:bCs/>
                <w:caps/>
                <w:noProof/>
              </w:rPr>
            </w:pPr>
            <w:r>
              <w:rPr>
                <w:b/>
                <w:bCs/>
                <w:caps/>
                <w:noProof/>
              </w:rPr>
              <w:t>X</w:t>
            </w:r>
          </w:p>
        </w:tc>
      </w:tr>
    </w:tbl>
    <w:p w14:paraId="61D02E4C" w14:textId="77777777" w:rsidR="009C6786" w:rsidRDefault="009C6786" w:rsidP="009C67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786" w14:paraId="5E8C3B9E" w14:textId="77777777" w:rsidTr="001D4569">
        <w:tc>
          <w:tcPr>
            <w:tcW w:w="9640" w:type="dxa"/>
            <w:gridSpan w:val="11"/>
          </w:tcPr>
          <w:p w14:paraId="0A8D01D7" w14:textId="77777777" w:rsidR="009C6786" w:rsidRDefault="009C6786" w:rsidP="001D4569">
            <w:pPr>
              <w:pStyle w:val="CRCoverPage"/>
              <w:spacing w:after="0"/>
              <w:rPr>
                <w:noProof/>
                <w:sz w:val="8"/>
                <w:szCs w:val="8"/>
              </w:rPr>
            </w:pPr>
          </w:p>
        </w:tc>
      </w:tr>
      <w:tr w:rsidR="005110D0" w14:paraId="5BDBDB6E" w14:textId="77777777" w:rsidTr="001D4569">
        <w:tc>
          <w:tcPr>
            <w:tcW w:w="1843" w:type="dxa"/>
            <w:tcBorders>
              <w:top w:val="single" w:sz="4" w:space="0" w:color="auto"/>
              <w:left w:val="single" w:sz="4" w:space="0" w:color="auto"/>
            </w:tcBorders>
          </w:tcPr>
          <w:p w14:paraId="44D8042D" w14:textId="77777777" w:rsidR="005110D0" w:rsidRDefault="005110D0" w:rsidP="005110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24FBC7" w14:textId="5C52CEBC" w:rsidR="005110D0" w:rsidRDefault="005110D0" w:rsidP="005110D0">
            <w:pPr>
              <w:pStyle w:val="CRCoverPage"/>
              <w:spacing w:after="0"/>
              <w:ind w:left="100"/>
              <w:rPr>
                <w:noProof/>
              </w:rPr>
            </w:pPr>
            <w:r>
              <w:t xml:space="preserve">N32-f Error reporting </w:t>
            </w:r>
            <w:r>
              <w:rPr>
                <w:rFonts w:hint="eastAsia"/>
                <w:lang w:eastAsia="ja-JP"/>
              </w:rPr>
              <w:t>f</w:t>
            </w:r>
            <w:r>
              <w:rPr>
                <w:lang w:eastAsia="ja-JP"/>
              </w:rPr>
              <w:t>or</w:t>
            </w:r>
            <w:r>
              <w:t xml:space="preserve"> intermediaries when using PRINS</w:t>
            </w:r>
          </w:p>
        </w:tc>
      </w:tr>
      <w:tr w:rsidR="005110D0" w14:paraId="26E25414" w14:textId="77777777" w:rsidTr="001D4569">
        <w:tc>
          <w:tcPr>
            <w:tcW w:w="1843" w:type="dxa"/>
            <w:tcBorders>
              <w:left w:val="single" w:sz="4" w:space="0" w:color="auto"/>
            </w:tcBorders>
          </w:tcPr>
          <w:p w14:paraId="1C7DF882" w14:textId="77777777" w:rsidR="005110D0" w:rsidRDefault="005110D0" w:rsidP="005110D0">
            <w:pPr>
              <w:pStyle w:val="CRCoverPage"/>
              <w:spacing w:after="0"/>
              <w:rPr>
                <w:b/>
                <w:i/>
                <w:noProof/>
                <w:sz w:val="8"/>
                <w:szCs w:val="8"/>
              </w:rPr>
            </w:pPr>
          </w:p>
        </w:tc>
        <w:tc>
          <w:tcPr>
            <w:tcW w:w="7797" w:type="dxa"/>
            <w:gridSpan w:val="10"/>
            <w:tcBorders>
              <w:right w:val="single" w:sz="4" w:space="0" w:color="auto"/>
            </w:tcBorders>
          </w:tcPr>
          <w:p w14:paraId="27B35C22" w14:textId="77777777" w:rsidR="005110D0" w:rsidRDefault="005110D0" w:rsidP="005110D0">
            <w:pPr>
              <w:pStyle w:val="CRCoverPage"/>
              <w:spacing w:after="0"/>
              <w:rPr>
                <w:noProof/>
                <w:sz w:val="8"/>
                <w:szCs w:val="8"/>
              </w:rPr>
            </w:pPr>
          </w:p>
        </w:tc>
      </w:tr>
      <w:tr w:rsidR="005110D0" w14:paraId="23540F30" w14:textId="77777777" w:rsidTr="001D4569">
        <w:tc>
          <w:tcPr>
            <w:tcW w:w="1843" w:type="dxa"/>
            <w:tcBorders>
              <w:left w:val="single" w:sz="4" w:space="0" w:color="auto"/>
            </w:tcBorders>
          </w:tcPr>
          <w:p w14:paraId="53C040EE" w14:textId="77777777" w:rsidR="005110D0" w:rsidRDefault="005110D0" w:rsidP="005110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D71C" w14:textId="71B0537F" w:rsidR="005110D0" w:rsidRDefault="005110D0" w:rsidP="005110D0">
            <w:pPr>
              <w:pStyle w:val="CRCoverPage"/>
              <w:spacing w:after="0"/>
              <w:ind w:left="100"/>
              <w:rPr>
                <w:noProof/>
              </w:rPr>
            </w:pPr>
            <w:r>
              <w:rPr>
                <w:noProof/>
              </w:rPr>
              <w:t>NTT DOCOMO</w:t>
            </w:r>
          </w:p>
        </w:tc>
      </w:tr>
      <w:tr w:rsidR="005110D0" w14:paraId="77F9B640" w14:textId="77777777" w:rsidTr="001D4569">
        <w:tc>
          <w:tcPr>
            <w:tcW w:w="1843" w:type="dxa"/>
            <w:tcBorders>
              <w:left w:val="single" w:sz="4" w:space="0" w:color="auto"/>
            </w:tcBorders>
          </w:tcPr>
          <w:p w14:paraId="6AD758E3" w14:textId="77777777" w:rsidR="005110D0" w:rsidRDefault="005110D0" w:rsidP="005110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9DBFF" w14:textId="77777777" w:rsidR="005110D0" w:rsidRDefault="005110D0" w:rsidP="005110D0">
            <w:pPr>
              <w:pStyle w:val="CRCoverPage"/>
              <w:spacing w:after="0"/>
              <w:ind w:left="100"/>
              <w:rPr>
                <w:noProof/>
              </w:rPr>
            </w:pPr>
            <w:r>
              <w:t>CT4</w:t>
            </w:r>
          </w:p>
        </w:tc>
      </w:tr>
      <w:tr w:rsidR="005110D0" w14:paraId="46D7A65D" w14:textId="77777777" w:rsidTr="001D4569">
        <w:tc>
          <w:tcPr>
            <w:tcW w:w="1843" w:type="dxa"/>
            <w:tcBorders>
              <w:left w:val="single" w:sz="4" w:space="0" w:color="auto"/>
            </w:tcBorders>
          </w:tcPr>
          <w:p w14:paraId="41D1B5AD" w14:textId="77777777" w:rsidR="005110D0" w:rsidRDefault="005110D0" w:rsidP="005110D0">
            <w:pPr>
              <w:pStyle w:val="CRCoverPage"/>
              <w:spacing w:after="0"/>
              <w:rPr>
                <w:b/>
                <w:i/>
                <w:noProof/>
                <w:sz w:val="8"/>
                <w:szCs w:val="8"/>
              </w:rPr>
            </w:pPr>
          </w:p>
        </w:tc>
        <w:tc>
          <w:tcPr>
            <w:tcW w:w="7797" w:type="dxa"/>
            <w:gridSpan w:val="10"/>
            <w:tcBorders>
              <w:right w:val="single" w:sz="4" w:space="0" w:color="auto"/>
            </w:tcBorders>
          </w:tcPr>
          <w:p w14:paraId="25339494" w14:textId="77777777" w:rsidR="005110D0" w:rsidRDefault="005110D0" w:rsidP="005110D0">
            <w:pPr>
              <w:pStyle w:val="CRCoverPage"/>
              <w:spacing w:after="0"/>
              <w:rPr>
                <w:noProof/>
                <w:sz w:val="8"/>
                <w:szCs w:val="8"/>
              </w:rPr>
            </w:pPr>
          </w:p>
        </w:tc>
      </w:tr>
      <w:tr w:rsidR="005110D0" w14:paraId="44978D5C" w14:textId="77777777" w:rsidTr="001D4569">
        <w:tc>
          <w:tcPr>
            <w:tcW w:w="1843" w:type="dxa"/>
            <w:tcBorders>
              <w:left w:val="single" w:sz="4" w:space="0" w:color="auto"/>
            </w:tcBorders>
          </w:tcPr>
          <w:p w14:paraId="5A162B41" w14:textId="77777777" w:rsidR="005110D0" w:rsidRDefault="005110D0" w:rsidP="005110D0">
            <w:pPr>
              <w:pStyle w:val="CRCoverPage"/>
              <w:tabs>
                <w:tab w:val="right" w:pos="1759"/>
              </w:tabs>
              <w:spacing w:after="0"/>
              <w:rPr>
                <w:b/>
                <w:i/>
                <w:noProof/>
              </w:rPr>
            </w:pPr>
            <w:r>
              <w:rPr>
                <w:b/>
                <w:i/>
                <w:noProof/>
              </w:rPr>
              <w:t>Work item code:</w:t>
            </w:r>
          </w:p>
        </w:tc>
        <w:tc>
          <w:tcPr>
            <w:tcW w:w="3686" w:type="dxa"/>
            <w:gridSpan w:val="5"/>
            <w:shd w:val="pct30" w:color="FFFF00" w:fill="auto"/>
          </w:tcPr>
          <w:p w14:paraId="1F8644EA" w14:textId="27798852" w:rsidR="005110D0" w:rsidRDefault="005110D0" w:rsidP="005110D0">
            <w:pPr>
              <w:pStyle w:val="CRCoverPage"/>
              <w:spacing w:after="0"/>
              <w:ind w:left="100"/>
              <w:rPr>
                <w:noProof/>
              </w:rPr>
            </w:pPr>
            <w:r>
              <w:rPr>
                <w:noProof/>
              </w:rPr>
              <w:t>SBIProtoc16</w:t>
            </w:r>
          </w:p>
        </w:tc>
        <w:tc>
          <w:tcPr>
            <w:tcW w:w="567" w:type="dxa"/>
            <w:tcBorders>
              <w:left w:val="nil"/>
            </w:tcBorders>
          </w:tcPr>
          <w:p w14:paraId="7D0E98D9" w14:textId="77777777" w:rsidR="005110D0" w:rsidRDefault="005110D0" w:rsidP="005110D0">
            <w:pPr>
              <w:pStyle w:val="CRCoverPage"/>
              <w:spacing w:after="0"/>
              <w:ind w:right="100"/>
              <w:rPr>
                <w:noProof/>
              </w:rPr>
            </w:pPr>
          </w:p>
        </w:tc>
        <w:tc>
          <w:tcPr>
            <w:tcW w:w="1417" w:type="dxa"/>
            <w:gridSpan w:val="3"/>
            <w:tcBorders>
              <w:left w:val="nil"/>
            </w:tcBorders>
          </w:tcPr>
          <w:p w14:paraId="340AC6DA" w14:textId="77777777" w:rsidR="005110D0" w:rsidRDefault="005110D0" w:rsidP="005110D0">
            <w:pPr>
              <w:pStyle w:val="CRCoverPage"/>
              <w:spacing w:after="0"/>
              <w:jc w:val="right"/>
              <w:rPr>
                <w:noProof/>
              </w:rPr>
            </w:pPr>
            <w:commentRangeStart w:id="8"/>
            <w:r>
              <w:rPr>
                <w:b/>
                <w:i/>
                <w:noProof/>
              </w:rPr>
              <w:t>Date:</w:t>
            </w:r>
            <w:commentRangeEnd w:id="8"/>
            <w:r>
              <w:rPr>
                <w:rStyle w:val="affff4"/>
                <w:rFonts w:ascii="Times New Roman" w:hAnsi="Times New Roman"/>
              </w:rPr>
              <w:commentReference w:id="8"/>
            </w:r>
          </w:p>
        </w:tc>
        <w:tc>
          <w:tcPr>
            <w:tcW w:w="2127" w:type="dxa"/>
            <w:tcBorders>
              <w:right w:val="single" w:sz="4" w:space="0" w:color="auto"/>
            </w:tcBorders>
            <w:shd w:val="pct30" w:color="FFFF00" w:fill="auto"/>
          </w:tcPr>
          <w:p w14:paraId="1C7B6327" w14:textId="3456EC24" w:rsidR="005110D0" w:rsidRDefault="005110D0" w:rsidP="005110D0">
            <w:pPr>
              <w:pStyle w:val="CRCoverPage"/>
              <w:spacing w:after="0"/>
              <w:ind w:left="100"/>
              <w:rPr>
                <w:noProof/>
              </w:rPr>
            </w:pPr>
            <w:r>
              <w:rPr>
                <w:noProof/>
              </w:rPr>
              <w:t>2023-02-17</w:t>
            </w:r>
          </w:p>
        </w:tc>
      </w:tr>
      <w:tr w:rsidR="005110D0" w14:paraId="15153073" w14:textId="77777777" w:rsidTr="001D4569">
        <w:tc>
          <w:tcPr>
            <w:tcW w:w="1843" w:type="dxa"/>
            <w:tcBorders>
              <w:left w:val="single" w:sz="4" w:space="0" w:color="auto"/>
            </w:tcBorders>
          </w:tcPr>
          <w:p w14:paraId="0516D320" w14:textId="77777777" w:rsidR="005110D0" w:rsidRDefault="005110D0" w:rsidP="005110D0">
            <w:pPr>
              <w:pStyle w:val="CRCoverPage"/>
              <w:spacing w:after="0"/>
              <w:rPr>
                <w:b/>
                <w:i/>
                <w:noProof/>
                <w:sz w:val="8"/>
                <w:szCs w:val="8"/>
              </w:rPr>
            </w:pPr>
          </w:p>
        </w:tc>
        <w:tc>
          <w:tcPr>
            <w:tcW w:w="1986" w:type="dxa"/>
            <w:gridSpan w:val="4"/>
          </w:tcPr>
          <w:p w14:paraId="57AE17CA" w14:textId="77777777" w:rsidR="005110D0" w:rsidRDefault="005110D0" w:rsidP="005110D0">
            <w:pPr>
              <w:pStyle w:val="CRCoverPage"/>
              <w:spacing w:after="0"/>
              <w:rPr>
                <w:noProof/>
                <w:sz w:val="8"/>
                <w:szCs w:val="8"/>
              </w:rPr>
            </w:pPr>
          </w:p>
        </w:tc>
        <w:tc>
          <w:tcPr>
            <w:tcW w:w="2267" w:type="dxa"/>
            <w:gridSpan w:val="2"/>
          </w:tcPr>
          <w:p w14:paraId="4CD37DD1" w14:textId="77777777" w:rsidR="005110D0" w:rsidRDefault="005110D0" w:rsidP="005110D0">
            <w:pPr>
              <w:pStyle w:val="CRCoverPage"/>
              <w:spacing w:after="0"/>
              <w:rPr>
                <w:noProof/>
                <w:sz w:val="8"/>
                <w:szCs w:val="8"/>
              </w:rPr>
            </w:pPr>
          </w:p>
        </w:tc>
        <w:tc>
          <w:tcPr>
            <w:tcW w:w="1417" w:type="dxa"/>
            <w:gridSpan w:val="3"/>
          </w:tcPr>
          <w:p w14:paraId="688EA82B" w14:textId="77777777" w:rsidR="005110D0" w:rsidRDefault="005110D0" w:rsidP="005110D0">
            <w:pPr>
              <w:pStyle w:val="CRCoverPage"/>
              <w:spacing w:after="0"/>
              <w:rPr>
                <w:noProof/>
                <w:sz w:val="8"/>
                <w:szCs w:val="8"/>
              </w:rPr>
            </w:pPr>
          </w:p>
        </w:tc>
        <w:tc>
          <w:tcPr>
            <w:tcW w:w="2127" w:type="dxa"/>
            <w:tcBorders>
              <w:right w:val="single" w:sz="4" w:space="0" w:color="auto"/>
            </w:tcBorders>
          </w:tcPr>
          <w:p w14:paraId="43D67361" w14:textId="77777777" w:rsidR="005110D0" w:rsidRDefault="005110D0" w:rsidP="005110D0">
            <w:pPr>
              <w:pStyle w:val="CRCoverPage"/>
              <w:spacing w:after="0"/>
              <w:rPr>
                <w:noProof/>
                <w:sz w:val="8"/>
                <w:szCs w:val="8"/>
              </w:rPr>
            </w:pPr>
          </w:p>
        </w:tc>
      </w:tr>
      <w:tr w:rsidR="005110D0" w14:paraId="175C3155" w14:textId="77777777" w:rsidTr="001D4569">
        <w:trPr>
          <w:cantSplit/>
        </w:trPr>
        <w:tc>
          <w:tcPr>
            <w:tcW w:w="1843" w:type="dxa"/>
            <w:tcBorders>
              <w:left w:val="single" w:sz="4" w:space="0" w:color="auto"/>
            </w:tcBorders>
          </w:tcPr>
          <w:p w14:paraId="68F067F1" w14:textId="77777777" w:rsidR="005110D0" w:rsidRDefault="005110D0" w:rsidP="005110D0">
            <w:pPr>
              <w:pStyle w:val="CRCoverPage"/>
              <w:tabs>
                <w:tab w:val="right" w:pos="1759"/>
              </w:tabs>
              <w:spacing w:after="0"/>
              <w:rPr>
                <w:b/>
                <w:i/>
                <w:noProof/>
              </w:rPr>
            </w:pPr>
            <w:r>
              <w:rPr>
                <w:b/>
                <w:i/>
                <w:noProof/>
              </w:rPr>
              <w:t>Category:</w:t>
            </w:r>
          </w:p>
        </w:tc>
        <w:tc>
          <w:tcPr>
            <w:tcW w:w="851" w:type="dxa"/>
            <w:shd w:val="pct30" w:color="FFFF00" w:fill="auto"/>
          </w:tcPr>
          <w:p w14:paraId="69D08348" w14:textId="57A701A5" w:rsidR="005110D0" w:rsidRDefault="005110D0" w:rsidP="005110D0">
            <w:pPr>
              <w:pStyle w:val="CRCoverPage"/>
              <w:spacing w:after="0"/>
              <w:ind w:left="100" w:right="-609"/>
              <w:rPr>
                <w:b/>
                <w:noProof/>
              </w:rPr>
            </w:pPr>
            <w:r>
              <w:rPr>
                <w:b/>
                <w:noProof/>
              </w:rPr>
              <w:t>A</w:t>
            </w:r>
          </w:p>
        </w:tc>
        <w:tc>
          <w:tcPr>
            <w:tcW w:w="3402" w:type="dxa"/>
            <w:gridSpan w:val="5"/>
            <w:tcBorders>
              <w:left w:val="nil"/>
            </w:tcBorders>
          </w:tcPr>
          <w:p w14:paraId="7F494F39" w14:textId="77777777" w:rsidR="005110D0" w:rsidRDefault="005110D0" w:rsidP="005110D0">
            <w:pPr>
              <w:pStyle w:val="CRCoverPage"/>
              <w:spacing w:after="0"/>
              <w:rPr>
                <w:noProof/>
              </w:rPr>
            </w:pPr>
          </w:p>
        </w:tc>
        <w:tc>
          <w:tcPr>
            <w:tcW w:w="1417" w:type="dxa"/>
            <w:gridSpan w:val="3"/>
            <w:tcBorders>
              <w:left w:val="nil"/>
            </w:tcBorders>
          </w:tcPr>
          <w:p w14:paraId="3A713764" w14:textId="77777777" w:rsidR="005110D0" w:rsidRDefault="005110D0" w:rsidP="005110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66D092" w14:textId="4E052BEB" w:rsidR="005110D0" w:rsidRDefault="005110D0" w:rsidP="005110D0">
            <w:pPr>
              <w:pStyle w:val="CRCoverPage"/>
              <w:spacing w:after="0"/>
              <w:ind w:left="100"/>
              <w:rPr>
                <w:noProof/>
              </w:rPr>
            </w:pPr>
            <w:r>
              <w:rPr>
                <w:noProof/>
              </w:rPr>
              <w:t>Rel-17</w:t>
            </w:r>
          </w:p>
        </w:tc>
      </w:tr>
      <w:tr w:rsidR="005110D0" w14:paraId="5A816435" w14:textId="77777777" w:rsidTr="001D4569">
        <w:tc>
          <w:tcPr>
            <w:tcW w:w="1843" w:type="dxa"/>
            <w:tcBorders>
              <w:left w:val="single" w:sz="4" w:space="0" w:color="auto"/>
              <w:bottom w:val="single" w:sz="4" w:space="0" w:color="auto"/>
            </w:tcBorders>
          </w:tcPr>
          <w:p w14:paraId="46DD3783" w14:textId="77777777" w:rsidR="005110D0" w:rsidRDefault="005110D0" w:rsidP="005110D0">
            <w:pPr>
              <w:pStyle w:val="CRCoverPage"/>
              <w:spacing w:after="0"/>
              <w:rPr>
                <w:b/>
                <w:i/>
                <w:noProof/>
              </w:rPr>
            </w:pPr>
          </w:p>
        </w:tc>
        <w:tc>
          <w:tcPr>
            <w:tcW w:w="4677" w:type="dxa"/>
            <w:gridSpan w:val="8"/>
            <w:tcBorders>
              <w:bottom w:val="single" w:sz="4" w:space="0" w:color="auto"/>
            </w:tcBorders>
          </w:tcPr>
          <w:p w14:paraId="2FA767D2" w14:textId="77777777" w:rsidR="005110D0" w:rsidRDefault="005110D0" w:rsidP="005110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46A4DA" w14:textId="77777777" w:rsidR="005110D0" w:rsidRDefault="005110D0" w:rsidP="005110D0">
            <w:pPr>
              <w:pStyle w:val="CRCoverPage"/>
              <w:rPr>
                <w:noProof/>
              </w:rPr>
            </w:pPr>
            <w:r>
              <w:rPr>
                <w:noProof/>
                <w:sz w:val="18"/>
              </w:rPr>
              <w:t>Detailed explanations of the above categories can</w:t>
            </w:r>
            <w:r>
              <w:rPr>
                <w:noProof/>
                <w:sz w:val="18"/>
              </w:rPr>
              <w:br/>
              <w:t xml:space="preserve">be found in 3GPP </w:t>
            </w:r>
            <w:hyperlink r:id="rId17"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52F168F" w14:textId="77777777" w:rsidR="005110D0" w:rsidRPr="007C2097" w:rsidRDefault="005110D0" w:rsidP="005110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10D0" w14:paraId="51BE9ADE" w14:textId="77777777" w:rsidTr="001D4569">
        <w:tc>
          <w:tcPr>
            <w:tcW w:w="1843" w:type="dxa"/>
          </w:tcPr>
          <w:p w14:paraId="30EE338D" w14:textId="77777777" w:rsidR="005110D0" w:rsidRDefault="005110D0" w:rsidP="005110D0">
            <w:pPr>
              <w:pStyle w:val="CRCoverPage"/>
              <w:spacing w:after="0"/>
              <w:rPr>
                <w:b/>
                <w:i/>
                <w:noProof/>
                <w:sz w:val="8"/>
                <w:szCs w:val="8"/>
              </w:rPr>
            </w:pPr>
          </w:p>
        </w:tc>
        <w:tc>
          <w:tcPr>
            <w:tcW w:w="7797" w:type="dxa"/>
            <w:gridSpan w:val="10"/>
          </w:tcPr>
          <w:p w14:paraId="3D3C6A16" w14:textId="77777777" w:rsidR="005110D0" w:rsidRDefault="005110D0" w:rsidP="005110D0">
            <w:pPr>
              <w:pStyle w:val="CRCoverPage"/>
              <w:spacing w:after="0"/>
              <w:rPr>
                <w:noProof/>
                <w:sz w:val="8"/>
                <w:szCs w:val="8"/>
              </w:rPr>
            </w:pPr>
          </w:p>
        </w:tc>
      </w:tr>
      <w:tr w:rsidR="00B41802" w14:paraId="7801B7AE" w14:textId="77777777" w:rsidTr="001D4569">
        <w:tc>
          <w:tcPr>
            <w:tcW w:w="2694" w:type="dxa"/>
            <w:gridSpan w:val="2"/>
            <w:tcBorders>
              <w:top w:val="single" w:sz="4" w:space="0" w:color="auto"/>
              <w:left w:val="single" w:sz="4" w:space="0" w:color="auto"/>
            </w:tcBorders>
          </w:tcPr>
          <w:p w14:paraId="18481E6D" w14:textId="77777777" w:rsidR="00B41802" w:rsidRDefault="00B41802" w:rsidP="00B41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B83EE" w14:textId="77777777" w:rsidR="00B41802" w:rsidRDefault="00B41802" w:rsidP="00B41802">
            <w:pPr>
              <w:pStyle w:val="CRCoverPage"/>
              <w:widowControl w:val="0"/>
              <w:spacing w:after="0"/>
              <w:ind w:left="100"/>
              <w:rPr>
                <w:lang w:eastAsia="ja-JP"/>
              </w:rPr>
            </w:pPr>
            <w:r>
              <w:rPr>
                <w:lang w:eastAsia="ja-JP"/>
              </w:rPr>
              <w:t xml:space="preserve">According to incoming LS in C4-230038, when using PRINS, intermediary entities also need to be informed of protocol errors as well as be able to inform the SEPPs of protocol errors, e.g. missing IEs or wrong public keys being used.  </w:t>
            </w:r>
          </w:p>
          <w:p w14:paraId="2D911083" w14:textId="77777777" w:rsidR="00B41802" w:rsidRDefault="00B41802" w:rsidP="00B41802">
            <w:pPr>
              <w:pStyle w:val="CRCoverPage"/>
              <w:widowControl w:val="0"/>
              <w:spacing w:after="0"/>
              <w:ind w:left="100"/>
              <w:rPr>
                <w:lang w:eastAsia="ja-JP"/>
              </w:rPr>
            </w:pPr>
          </w:p>
          <w:p w14:paraId="31333D45" w14:textId="77777777" w:rsidR="00B41802" w:rsidRDefault="00B41802" w:rsidP="00B41802">
            <w:pPr>
              <w:pStyle w:val="CRCoverPage"/>
              <w:widowControl w:val="0"/>
              <w:spacing w:after="0"/>
              <w:ind w:left="100"/>
              <w:rPr>
                <w:lang w:eastAsia="ja-JP"/>
              </w:rPr>
            </w:pPr>
            <w:r>
              <w:rPr>
                <w:lang w:eastAsia="ja-JP"/>
              </w:rPr>
              <w:t xml:space="preserve">However, the intermediary entities might not know that their modifications were not accepted by the receiving SEPP due to policy mismatch or other reasons, because error reporting these protocol errors only takes place on N32c, i.e. not visible to the intermediaries. </w:t>
            </w:r>
          </w:p>
          <w:p w14:paraId="15C24514" w14:textId="77777777" w:rsidR="00B41802" w:rsidRDefault="00B41802" w:rsidP="00B41802">
            <w:pPr>
              <w:pStyle w:val="CRCoverPage"/>
              <w:widowControl w:val="0"/>
              <w:spacing w:after="0"/>
              <w:ind w:left="100"/>
              <w:rPr>
                <w:lang w:eastAsia="ja-JP"/>
              </w:rPr>
            </w:pPr>
          </w:p>
          <w:p w14:paraId="58E0CEE8" w14:textId="46E1C166" w:rsidR="00B41802" w:rsidRDefault="00B41802" w:rsidP="00B41802">
            <w:pPr>
              <w:pStyle w:val="CRCoverPage"/>
              <w:widowControl w:val="0"/>
              <w:spacing w:after="0"/>
              <w:ind w:left="100"/>
              <w:rPr>
                <w:lang w:eastAsia="ja-JP"/>
              </w:rPr>
            </w:pPr>
            <w:r>
              <w:rPr>
                <w:lang w:eastAsia="ja-JP"/>
              </w:rPr>
              <w:t>Therefore, the N32-f error reporting procedure should also take place over N32-f itself. This way the errors become visible to the intermediaries, allowing them to remediate the problems. Together with the companion CR allowing intermediaries to originate requests, this allows the intermediary to inform the SEPPs of errors as also requested by GSMA's LS.</w:t>
            </w:r>
          </w:p>
          <w:p w14:paraId="436E6E6D" w14:textId="77777777" w:rsidR="00B41802" w:rsidRDefault="00B41802" w:rsidP="00B41802">
            <w:pPr>
              <w:pStyle w:val="CRCoverPage"/>
              <w:widowControl w:val="0"/>
              <w:spacing w:after="0"/>
              <w:ind w:left="100"/>
              <w:rPr>
                <w:lang w:eastAsia="ja-JP"/>
              </w:rPr>
            </w:pPr>
          </w:p>
          <w:p w14:paraId="21C40508" w14:textId="7E8F24C2" w:rsidR="00B41802" w:rsidRPr="000A6896" w:rsidRDefault="00B41802" w:rsidP="00B41802">
            <w:pPr>
              <w:pStyle w:val="CRCoverPage"/>
              <w:spacing w:after="0"/>
              <w:ind w:left="100"/>
              <w:rPr>
                <w:noProof/>
                <w:lang w:eastAsia="ja-JP"/>
              </w:rPr>
            </w:pPr>
            <w:r>
              <w:rPr>
                <w:lang w:eastAsia="ja-JP"/>
              </w:rPr>
              <w:t>It also requires some additional causes to be defined to meet the requirement as described in the LS.</w:t>
            </w:r>
          </w:p>
        </w:tc>
      </w:tr>
      <w:tr w:rsidR="00B41802" w14:paraId="50776124" w14:textId="77777777" w:rsidTr="001D4569">
        <w:tc>
          <w:tcPr>
            <w:tcW w:w="2694" w:type="dxa"/>
            <w:gridSpan w:val="2"/>
            <w:tcBorders>
              <w:left w:val="single" w:sz="4" w:space="0" w:color="auto"/>
            </w:tcBorders>
          </w:tcPr>
          <w:p w14:paraId="74F07BC1" w14:textId="77777777" w:rsidR="00B41802" w:rsidRDefault="00B41802" w:rsidP="00B41802">
            <w:pPr>
              <w:pStyle w:val="CRCoverPage"/>
              <w:spacing w:after="0"/>
              <w:rPr>
                <w:b/>
                <w:i/>
                <w:noProof/>
                <w:sz w:val="8"/>
                <w:szCs w:val="8"/>
              </w:rPr>
            </w:pPr>
          </w:p>
        </w:tc>
        <w:tc>
          <w:tcPr>
            <w:tcW w:w="6946" w:type="dxa"/>
            <w:gridSpan w:val="9"/>
            <w:tcBorders>
              <w:right w:val="single" w:sz="4" w:space="0" w:color="auto"/>
            </w:tcBorders>
          </w:tcPr>
          <w:p w14:paraId="48C88A88" w14:textId="77777777" w:rsidR="00B41802" w:rsidRDefault="00B41802" w:rsidP="00B41802">
            <w:pPr>
              <w:pStyle w:val="CRCoverPage"/>
              <w:spacing w:after="0"/>
              <w:rPr>
                <w:noProof/>
                <w:sz w:val="8"/>
                <w:szCs w:val="8"/>
              </w:rPr>
            </w:pPr>
          </w:p>
        </w:tc>
      </w:tr>
      <w:tr w:rsidR="00B41802" w14:paraId="23C89060" w14:textId="77777777" w:rsidTr="001D4569">
        <w:tc>
          <w:tcPr>
            <w:tcW w:w="2694" w:type="dxa"/>
            <w:gridSpan w:val="2"/>
            <w:tcBorders>
              <w:left w:val="single" w:sz="4" w:space="0" w:color="auto"/>
            </w:tcBorders>
          </w:tcPr>
          <w:p w14:paraId="0ED684D6" w14:textId="77777777" w:rsidR="00B41802" w:rsidRDefault="00B41802" w:rsidP="00B41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F2E8DF" w14:textId="77777777" w:rsidR="00B41802" w:rsidRDefault="00B41802" w:rsidP="00B41802">
            <w:pPr>
              <w:pStyle w:val="CRCoverPage"/>
              <w:widowControl w:val="0"/>
              <w:spacing w:after="0"/>
              <w:ind w:left="100"/>
              <w:rPr>
                <w:lang w:eastAsia="ja-JP"/>
              </w:rPr>
            </w:pPr>
            <w:r>
              <w:rPr>
                <w:lang w:eastAsia="ja-JP"/>
              </w:rPr>
              <w:t>Add the condition that N32-f Error Reporting can be sent due to the policy of intermediary entities.</w:t>
            </w:r>
          </w:p>
          <w:p w14:paraId="56B2C8A7" w14:textId="2F88D302" w:rsidR="00B41802" w:rsidRDefault="00B41802" w:rsidP="00B41802">
            <w:pPr>
              <w:pStyle w:val="CRCoverPage"/>
              <w:spacing w:after="0"/>
              <w:ind w:left="100"/>
              <w:rPr>
                <w:noProof/>
                <w:lang w:eastAsia="ja-JP"/>
              </w:rPr>
            </w:pPr>
            <w:r>
              <w:rPr>
                <w:lang w:eastAsia="ja-JP"/>
              </w:rPr>
              <w:t xml:space="preserve">New cause are added where existing cause values are not </w:t>
            </w:r>
            <w:r w:rsidR="00152651">
              <w:rPr>
                <w:lang w:eastAsia="ja-JP"/>
              </w:rPr>
              <w:t>sufficient</w:t>
            </w:r>
            <w:r>
              <w:rPr>
                <w:lang w:eastAsia="ja-JP"/>
              </w:rPr>
              <w:t xml:space="preserve"> to meet the requirement. </w:t>
            </w:r>
          </w:p>
        </w:tc>
      </w:tr>
      <w:tr w:rsidR="00B41802" w14:paraId="29305B6E" w14:textId="77777777" w:rsidTr="001D4569">
        <w:tc>
          <w:tcPr>
            <w:tcW w:w="2694" w:type="dxa"/>
            <w:gridSpan w:val="2"/>
            <w:tcBorders>
              <w:left w:val="single" w:sz="4" w:space="0" w:color="auto"/>
            </w:tcBorders>
          </w:tcPr>
          <w:p w14:paraId="60578751" w14:textId="77777777" w:rsidR="00B41802" w:rsidRDefault="00B41802" w:rsidP="00B41802">
            <w:pPr>
              <w:pStyle w:val="CRCoverPage"/>
              <w:spacing w:after="0"/>
              <w:rPr>
                <w:b/>
                <w:i/>
                <w:noProof/>
                <w:sz w:val="8"/>
                <w:szCs w:val="8"/>
              </w:rPr>
            </w:pPr>
          </w:p>
        </w:tc>
        <w:tc>
          <w:tcPr>
            <w:tcW w:w="6946" w:type="dxa"/>
            <w:gridSpan w:val="9"/>
            <w:tcBorders>
              <w:right w:val="single" w:sz="4" w:space="0" w:color="auto"/>
            </w:tcBorders>
          </w:tcPr>
          <w:p w14:paraId="18EF2377" w14:textId="77777777" w:rsidR="00B41802" w:rsidRDefault="00B41802" w:rsidP="00B41802">
            <w:pPr>
              <w:pStyle w:val="CRCoverPage"/>
              <w:spacing w:after="0"/>
              <w:rPr>
                <w:noProof/>
                <w:sz w:val="8"/>
                <w:szCs w:val="8"/>
              </w:rPr>
            </w:pPr>
          </w:p>
        </w:tc>
      </w:tr>
      <w:tr w:rsidR="00B41802" w14:paraId="185ECD29" w14:textId="77777777" w:rsidTr="001D4569">
        <w:tc>
          <w:tcPr>
            <w:tcW w:w="2694" w:type="dxa"/>
            <w:gridSpan w:val="2"/>
            <w:tcBorders>
              <w:left w:val="single" w:sz="4" w:space="0" w:color="auto"/>
              <w:bottom w:val="single" w:sz="4" w:space="0" w:color="auto"/>
            </w:tcBorders>
          </w:tcPr>
          <w:p w14:paraId="3F306493" w14:textId="77777777" w:rsidR="00B41802" w:rsidRDefault="00B41802" w:rsidP="00B41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F3E88" w14:textId="0133D3BE" w:rsidR="00B41802" w:rsidRDefault="00B41802" w:rsidP="00B41802">
            <w:pPr>
              <w:pStyle w:val="CRCoverPage"/>
              <w:spacing w:after="0"/>
              <w:ind w:left="100"/>
              <w:rPr>
                <w:noProof/>
                <w:lang w:eastAsia="ja-JP"/>
              </w:rPr>
            </w:pPr>
            <w:r>
              <w:rPr>
                <w:lang w:eastAsia="ja-JP"/>
              </w:rPr>
              <w:t>The spec does not meet the requirement for the intermediary entities when using PRINS and PRINS is therefore unusable for intermediaries.</w:t>
            </w:r>
          </w:p>
        </w:tc>
      </w:tr>
      <w:tr w:rsidR="005110D0" w14:paraId="1E530A13" w14:textId="77777777" w:rsidTr="001D4569">
        <w:tc>
          <w:tcPr>
            <w:tcW w:w="2694" w:type="dxa"/>
            <w:gridSpan w:val="2"/>
          </w:tcPr>
          <w:p w14:paraId="07F16B00" w14:textId="77777777" w:rsidR="005110D0" w:rsidRDefault="005110D0" w:rsidP="005110D0">
            <w:pPr>
              <w:pStyle w:val="CRCoverPage"/>
              <w:spacing w:after="0"/>
              <w:rPr>
                <w:b/>
                <w:i/>
                <w:noProof/>
                <w:sz w:val="8"/>
                <w:szCs w:val="8"/>
              </w:rPr>
            </w:pPr>
          </w:p>
        </w:tc>
        <w:tc>
          <w:tcPr>
            <w:tcW w:w="6946" w:type="dxa"/>
            <w:gridSpan w:val="9"/>
          </w:tcPr>
          <w:p w14:paraId="53A28EF4" w14:textId="77777777" w:rsidR="005110D0" w:rsidRDefault="005110D0" w:rsidP="005110D0">
            <w:pPr>
              <w:pStyle w:val="CRCoverPage"/>
              <w:spacing w:after="0"/>
              <w:rPr>
                <w:noProof/>
                <w:sz w:val="8"/>
                <w:szCs w:val="8"/>
              </w:rPr>
            </w:pPr>
          </w:p>
        </w:tc>
      </w:tr>
      <w:tr w:rsidR="005110D0" w14:paraId="15B57009" w14:textId="77777777" w:rsidTr="001D4569">
        <w:tc>
          <w:tcPr>
            <w:tcW w:w="2694" w:type="dxa"/>
            <w:gridSpan w:val="2"/>
            <w:tcBorders>
              <w:top w:val="single" w:sz="4" w:space="0" w:color="auto"/>
              <w:left w:val="single" w:sz="4" w:space="0" w:color="auto"/>
            </w:tcBorders>
          </w:tcPr>
          <w:p w14:paraId="72B62FCD" w14:textId="77777777" w:rsidR="005110D0" w:rsidRDefault="005110D0" w:rsidP="005110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4AE74" w14:textId="6ED6AB66" w:rsidR="005110D0" w:rsidRDefault="00993BB0" w:rsidP="005110D0">
            <w:pPr>
              <w:pStyle w:val="CRCoverPage"/>
              <w:spacing w:after="0"/>
              <w:ind w:left="100"/>
              <w:rPr>
                <w:noProof/>
                <w:lang w:eastAsia="ja-JP"/>
              </w:rPr>
            </w:pPr>
            <w:r>
              <w:rPr>
                <w:lang w:eastAsia="ja-JP"/>
              </w:rPr>
              <w:t xml:space="preserve">5.2.5, </w:t>
            </w:r>
            <w:r>
              <w:t>6.1.4.2.2, 6.1.5.3.7</w:t>
            </w:r>
          </w:p>
        </w:tc>
      </w:tr>
      <w:tr w:rsidR="005110D0" w14:paraId="63E5684E" w14:textId="77777777" w:rsidTr="001D4569">
        <w:tc>
          <w:tcPr>
            <w:tcW w:w="2694" w:type="dxa"/>
            <w:gridSpan w:val="2"/>
            <w:tcBorders>
              <w:left w:val="single" w:sz="4" w:space="0" w:color="auto"/>
            </w:tcBorders>
          </w:tcPr>
          <w:p w14:paraId="6C97BF37" w14:textId="77777777" w:rsidR="005110D0" w:rsidRDefault="005110D0" w:rsidP="005110D0">
            <w:pPr>
              <w:pStyle w:val="CRCoverPage"/>
              <w:spacing w:after="0"/>
              <w:rPr>
                <w:b/>
                <w:i/>
                <w:noProof/>
                <w:sz w:val="8"/>
                <w:szCs w:val="8"/>
              </w:rPr>
            </w:pPr>
          </w:p>
        </w:tc>
        <w:tc>
          <w:tcPr>
            <w:tcW w:w="6946" w:type="dxa"/>
            <w:gridSpan w:val="9"/>
            <w:tcBorders>
              <w:right w:val="single" w:sz="4" w:space="0" w:color="auto"/>
            </w:tcBorders>
          </w:tcPr>
          <w:p w14:paraId="148F98CB" w14:textId="77777777" w:rsidR="005110D0" w:rsidRDefault="005110D0" w:rsidP="005110D0">
            <w:pPr>
              <w:pStyle w:val="CRCoverPage"/>
              <w:spacing w:after="0"/>
              <w:rPr>
                <w:noProof/>
                <w:sz w:val="8"/>
                <w:szCs w:val="8"/>
              </w:rPr>
            </w:pPr>
          </w:p>
        </w:tc>
      </w:tr>
      <w:tr w:rsidR="005110D0" w14:paraId="10C499FF" w14:textId="77777777" w:rsidTr="001D4569">
        <w:tc>
          <w:tcPr>
            <w:tcW w:w="2694" w:type="dxa"/>
            <w:gridSpan w:val="2"/>
            <w:tcBorders>
              <w:left w:val="single" w:sz="4" w:space="0" w:color="auto"/>
            </w:tcBorders>
          </w:tcPr>
          <w:p w14:paraId="72DF59E4" w14:textId="77777777" w:rsidR="005110D0" w:rsidRDefault="005110D0" w:rsidP="005110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6CB2" w14:textId="77777777" w:rsidR="005110D0" w:rsidRDefault="005110D0" w:rsidP="005110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E604" w14:textId="77777777" w:rsidR="005110D0" w:rsidRDefault="005110D0" w:rsidP="005110D0">
            <w:pPr>
              <w:pStyle w:val="CRCoverPage"/>
              <w:spacing w:after="0"/>
              <w:jc w:val="center"/>
              <w:rPr>
                <w:b/>
                <w:caps/>
                <w:noProof/>
              </w:rPr>
            </w:pPr>
            <w:r>
              <w:rPr>
                <w:b/>
                <w:caps/>
                <w:noProof/>
              </w:rPr>
              <w:t>N</w:t>
            </w:r>
          </w:p>
        </w:tc>
        <w:tc>
          <w:tcPr>
            <w:tcW w:w="2977" w:type="dxa"/>
            <w:gridSpan w:val="4"/>
          </w:tcPr>
          <w:p w14:paraId="378B234F" w14:textId="77777777" w:rsidR="005110D0" w:rsidRDefault="005110D0" w:rsidP="005110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67147" w14:textId="77777777" w:rsidR="005110D0" w:rsidRDefault="005110D0" w:rsidP="005110D0">
            <w:pPr>
              <w:pStyle w:val="CRCoverPage"/>
              <w:spacing w:after="0"/>
              <w:ind w:left="99"/>
              <w:rPr>
                <w:noProof/>
              </w:rPr>
            </w:pPr>
          </w:p>
        </w:tc>
      </w:tr>
      <w:tr w:rsidR="005110D0" w14:paraId="30E28A07" w14:textId="77777777" w:rsidTr="001D4569">
        <w:tc>
          <w:tcPr>
            <w:tcW w:w="2694" w:type="dxa"/>
            <w:gridSpan w:val="2"/>
            <w:tcBorders>
              <w:left w:val="single" w:sz="4" w:space="0" w:color="auto"/>
            </w:tcBorders>
          </w:tcPr>
          <w:p w14:paraId="61548003" w14:textId="77777777" w:rsidR="005110D0" w:rsidRDefault="005110D0" w:rsidP="005110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FCBA9" w14:textId="77777777" w:rsidR="005110D0" w:rsidRDefault="005110D0" w:rsidP="005110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4BA55" w14:textId="77777777" w:rsidR="005110D0" w:rsidRDefault="005110D0" w:rsidP="005110D0">
            <w:pPr>
              <w:pStyle w:val="CRCoverPage"/>
              <w:spacing w:after="0"/>
              <w:jc w:val="center"/>
              <w:rPr>
                <w:b/>
                <w:caps/>
                <w:noProof/>
              </w:rPr>
            </w:pPr>
            <w:r>
              <w:rPr>
                <w:b/>
                <w:caps/>
                <w:noProof/>
              </w:rPr>
              <w:t>X</w:t>
            </w:r>
          </w:p>
        </w:tc>
        <w:tc>
          <w:tcPr>
            <w:tcW w:w="2977" w:type="dxa"/>
            <w:gridSpan w:val="4"/>
          </w:tcPr>
          <w:p w14:paraId="089D219B" w14:textId="77777777" w:rsidR="005110D0" w:rsidRDefault="005110D0" w:rsidP="005110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EEFCF" w14:textId="77777777" w:rsidR="005110D0" w:rsidRDefault="005110D0" w:rsidP="005110D0">
            <w:pPr>
              <w:pStyle w:val="CRCoverPage"/>
              <w:spacing w:after="0"/>
              <w:ind w:left="99"/>
              <w:rPr>
                <w:noProof/>
              </w:rPr>
            </w:pPr>
            <w:r>
              <w:rPr>
                <w:noProof/>
              </w:rPr>
              <w:t xml:space="preserve">TS/TR ... CR ... </w:t>
            </w:r>
          </w:p>
        </w:tc>
      </w:tr>
      <w:tr w:rsidR="005110D0" w14:paraId="5FD408F1" w14:textId="77777777" w:rsidTr="001D4569">
        <w:tc>
          <w:tcPr>
            <w:tcW w:w="2694" w:type="dxa"/>
            <w:gridSpan w:val="2"/>
            <w:tcBorders>
              <w:left w:val="single" w:sz="4" w:space="0" w:color="auto"/>
            </w:tcBorders>
          </w:tcPr>
          <w:p w14:paraId="7DD6005C" w14:textId="77777777" w:rsidR="005110D0" w:rsidRDefault="005110D0" w:rsidP="005110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8D71D" w14:textId="77777777" w:rsidR="005110D0" w:rsidRDefault="005110D0" w:rsidP="005110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13998" w14:textId="77777777" w:rsidR="005110D0" w:rsidRDefault="005110D0" w:rsidP="005110D0">
            <w:pPr>
              <w:pStyle w:val="CRCoverPage"/>
              <w:spacing w:after="0"/>
              <w:jc w:val="center"/>
              <w:rPr>
                <w:b/>
                <w:caps/>
                <w:noProof/>
              </w:rPr>
            </w:pPr>
            <w:r>
              <w:rPr>
                <w:b/>
                <w:caps/>
                <w:noProof/>
              </w:rPr>
              <w:t>X</w:t>
            </w:r>
          </w:p>
        </w:tc>
        <w:tc>
          <w:tcPr>
            <w:tcW w:w="2977" w:type="dxa"/>
            <w:gridSpan w:val="4"/>
          </w:tcPr>
          <w:p w14:paraId="21CB4FB1" w14:textId="77777777" w:rsidR="005110D0" w:rsidRDefault="005110D0" w:rsidP="005110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BCFA1E" w14:textId="77777777" w:rsidR="005110D0" w:rsidRDefault="005110D0" w:rsidP="005110D0">
            <w:pPr>
              <w:pStyle w:val="CRCoverPage"/>
              <w:spacing w:after="0"/>
              <w:ind w:left="99"/>
              <w:rPr>
                <w:noProof/>
              </w:rPr>
            </w:pPr>
            <w:r>
              <w:rPr>
                <w:noProof/>
              </w:rPr>
              <w:t xml:space="preserve">TS/TR ... CR ... </w:t>
            </w:r>
          </w:p>
        </w:tc>
      </w:tr>
      <w:tr w:rsidR="005110D0" w14:paraId="64E73F1E" w14:textId="77777777" w:rsidTr="001D4569">
        <w:tc>
          <w:tcPr>
            <w:tcW w:w="2694" w:type="dxa"/>
            <w:gridSpan w:val="2"/>
            <w:tcBorders>
              <w:left w:val="single" w:sz="4" w:space="0" w:color="auto"/>
            </w:tcBorders>
          </w:tcPr>
          <w:p w14:paraId="646800A8" w14:textId="77777777" w:rsidR="005110D0" w:rsidRDefault="005110D0" w:rsidP="005110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EE1795" w14:textId="77777777" w:rsidR="005110D0" w:rsidRDefault="005110D0" w:rsidP="005110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6DD8" w14:textId="77777777" w:rsidR="005110D0" w:rsidRDefault="005110D0" w:rsidP="005110D0">
            <w:pPr>
              <w:pStyle w:val="CRCoverPage"/>
              <w:spacing w:after="0"/>
              <w:jc w:val="center"/>
              <w:rPr>
                <w:b/>
                <w:caps/>
                <w:noProof/>
              </w:rPr>
            </w:pPr>
            <w:r>
              <w:rPr>
                <w:b/>
                <w:caps/>
                <w:noProof/>
              </w:rPr>
              <w:t>X</w:t>
            </w:r>
          </w:p>
        </w:tc>
        <w:tc>
          <w:tcPr>
            <w:tcW w:w="2977" w:type="dxa"/>
            <w:gridSpan w:val="4"/>
          </w:tcPr>
          <w:p w14:paraId="7A81D294" w14:textId="77777777" w:rsidR="005110D0" w:rsidRDefault="005110D0" w:rsidP="005110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8732C" w14:textId="77777777" w:rsidR="005110D0" w:rsidRDefault="005110D0" w:rsidP="005110D0">
            <w:pPr>
              <w:pStyle w:val="CRCoverPage"/>
              <w:spacing w:after="0"/>
              <w:ind w:left="99"/>
              <w:rPr>
                <w:noProof/>
              </w:rPr>
            </w:pPr>
            <w:r>
              <w:rPr>
                <w:noProof/>
              </w:rPr>
              <w:t xml:space="preserve">TS/TR ... CR ... </w:t>
            </w:r>
          </w:p>
        </w:tc>
      </w:tr>
      <w:tr w:rsidR="005110D0" w14:paraId="420980C1" w14:textId="77777777" w:rsidTr="001D4569">
        <w:tc>
          <w:tcPr>
            <w:tcW w:w="2694" w:type="dxa"/>
            <w:gridSpan w:val="2"/>
            <w:tcBorders>
              <w:left w:val="single" w:sz="4" w:space="0" w:color="auto"/>
            </w:tcBorders>
          </w:tcPr>
          <w:p w14:paraId="166D3D77" w14:textId="77777777" w:rsidR="005110D0" w:rsidRDefault="005110D0" w:rsidP="005110D0">
            <w:pPr>
              <w:pStyle w:val="CRCoverPage"/>
              <w:spacing w:after="0"/>
              <w:rPr>
                <w:b/>
                <w:i/>
                <w:noProof/>
              </w:rPr>
            </w:pPr>
          </w:p>
        </w:tc>
        <w:tc>
          <w:tcPr>
            <w:tcW w:w="6946" w:type="dxa"/>
            <w:gridSpan w:val="9"/>
            <w:tcBorders>
              <w:right w:val="single" w:sz="4" w:space="0" w:color="auto"/>
            </w:tcBorders>
          </w:tcPr>
          <w:p w14:paraId="77DBB05B" w14:textId="77777777" w:rsidR="005110D0" w:rsidRDefault="005110D0" w:rsidP="005110D0">
            <w:pPr>
              <w:pStyle w:val="CRCoverPage"/>
              <w:spacing w:after="0"/>
              <w:rPr>
                <w:noProof/>
              </w:rPr>
            </w:pPr>
          </w:p>
        </w:tc>
      </w:tr>
      <w:tr w:rsidR="005110D0" w14:paraId="710111D3" w14:textId="77777777" w:rsidTr="001D4569">
        <w:tc>
          <w:tcPr>
            <w:tcW w:w="2694" w:type="dxa"/>
            <w:gridSpan w:val="2"/>
            <w:tcBorders>
              <w:left w:val="single" w:sz="4" w:space="0" w:color="auto"/>
              <w:bottom w:val="single" w:sz="4" w:space="0" w:color="auto"/>
            </w:tcBorders>
          </w:tcPr>
          <w:p w14:paraId="019D42F6" w14:textId="77777777" w:rsidR="005110D0" w:rsidRDefault="005110D0" w:rsidP="005110D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1E787D" w14:textId="139315E3" w:rsidR="005110D0" w:rsidRDefault="005110D0" w:rsidP="005110D0">
            <w:pPr>
              <w:pStyle w:val="CRCoverPage"/>
              <w:spacing w:after="0"/>
              <w:ind w:left="100"/>
              <w:rPr>
                <w:noProof/>
                <w:lang w:eastAsia="ja-JP"/>
              </w:rPr>
            </w:pPr>
            <w:r>
              <w:rPr>
                <w:rFonts w:hint="eastAsia"/>
                <w:noProof/>
                <w:lang w:eastAsia="ja-JP"/>
              </w:rPr>
              <w:t>T</w:t>
            </w:r>
            <w:r>
              <w:rPr>
                <w:noProof/>
                <w:lang w:eastAsia="ja-JP"/>
              </w:rPr>
              <w:t>he CR does not introduce any OpenAPI changes to the specification.</w:t>
            </w:r>
          </w:p>
        </w:tc>
      </w:tr>
      <w:tr w:rsidR="005110D0" w:rsidRPr="008863B9" w14:paraId="2A6C61CB" w14:textId="77777777" w:rsidTr="009C6786">
        <w:tc>
          <w:tcPr>
            <w:tcW w:w="2694" w:type="dxa"/>
            <w:gridSpan w:val="2"/>
            <w:tcBorders>
              <w:top w:val="single" w:sz="4" w:space="0" w:color="auto"/>
              <w:bottom w:val="single" w:sz="4" w:space="0" w:color="auto"/>
            </w:tcBorders>
          </w:tcPr>
          <w:p w14:paraId="5115BCC2" w14:textId="77777777" w:rsidR="005110D0" w:rsidRPr="008863B9" w:rsidRDefault="005110D0" w:rsidP="005110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F72C54" w14:textId="77777777" w:rsidR="005110D0" w:rsidRPr="008863B9" w:rsidRDefault="005110D0" w:rsidP="005110D0">
            <w:pPr>
              <w:pStyle w:val="CRCoverPage"/>
              <w:spacing w:after="0"/>
              <w:ind w:left="100"/>
              <w:rPr>
                <w:noProof/>
                <w:sz w:val="8"/>
                <w:szCs w:val="8"/>
              </w:rPr>
            </w:pPr>
          </w:p>
        </w:tc>
      </w:tr>
      <w:tr w:rsidR="005110D0" w14:paraId="20EB44CA" w14:textId="77777777" w:rsidTr="001D4569">
        <w:tc>
          <w:tcPr>
            <w:tcW w:w="2694" w:type="dxa"/>
            <w:gridSpan w:val="2"/>
            <w:tcBorders>
              <w:top w:val="single" w:sz="4" w:space="0" w:color="auto"/>
              <w:left w:val="single" w:sz="4" w:space="0" w:color="auto"/>
              <w:bottom w:val="single" w:sz="4" w:space="0" w:color="auto"/>
            </w:tcBorders>
          </w:tcPr>
          <w:p w14:paraId="1AF062F8" w14:textId="77777777" w:rsidR="005110D0" w:rsidRDefault="005110D0" w:rsidP="005110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17CBE" w14:textId="77777777" w:rsidR="005110D0" w:rsidRDefault="005110D0" w:rsidP="005110D0">
            <w:pPr>
              <w:pStyle w:val="CRCoverPage"/>
              <w:spacing w:after="0"/>
              <w:ind w:left="100"/>
              <w:rPr>
                <w:noProof/>
              </w:rPr>
            </w:pPr>
          </w:p>
        </w:tc>
      </w:tr>
    </w:tbl>
    <w:p w14:paraId="7CBAC2F6" w14:textId="77777777" w:rsidR="009C6786" w:rsidRDefault="009C6786" w:rsidP="009C6786">
      <w:pPr>
        <w:pStyle w:val="CRCoverPage"/>
        <w:spacing w:after="0"/>
        <w:rPr>
          <w:noProof/>
          <w:sz w:val="8"/>
          <w:szCs w:val="8"/>
        </w:rPr>
      </w:pPr>
    </w:p>
    <w:p w14:paraId="23D63F72" w14:textId="77777777" w:rsidR="009C6786" w:rsidRDefault="009C6786" w:rsidP="009C6786">
      <w:pPr>
        <w:rPr>
          <w:noProof/>
        </w:rPr>
        <w:sectPr w:rsidR="009C6786">
          <w:headerReference w:type="even" r:id="rId18"/>
          <w:footnotePr>
            <w:numRestart w:val="eachSect"/>
          </w:footnotePr>
          <w:pgSz w:w="11907" w:h="16840" w:code="9"/>
          <w:pgMar w:top="1418" w:right="1134" w:bottom="1134" w:left="1134" w:header="680" w:footer="567" w:gutter="0"/>
          <w:cols w:space="720"/>
        </w:sectPr>
      </w:pPr>
    </w:p>
    <w:p w14:paraId="6D4CB76D" w14:textId="5795CEF3" w:rsidR="009C6786" w:rsidRDefault="009C6786" w:rsidP="009C6786">
      <w:pPr>
        <w:rPr>
          <w:noProof/>
        </w:rPr>
      </w:pPr>
    </w:p>
    <w:p w14:paraId="29312821" w14:textId="586B5D0B" w:rsidR="009C6786" w:rsidRPr="009C6786" w:rsidRDefault="009C6786" w:rsidP="009C6786">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sidRPr="009C6786">
        <w:rPr>
          <w:rFonts w:ascii="Arial Black" w:eastAsia="游明朝" w:hAnsi="Arial Black"/>
          <w:noProof/>
          <w:color w:val="0070C0"/>
          <w:lang w:eastAsia="ja-JP"/>
        </w:rPr>
        <w:t>First Change</w:t>
      </w:r>
    </w:p>
    <w:p w14:paraId="1DF3626D" w14:textId="77777777" w:rsidR="000D5C20" w:rsidRDefault="000D5C20" w:rsidP="00180131">
      <w:pPr>
        <w:pStyle w:val="31"/>
      </w:pPr>
      <w:r>
        <w:rPr>
          <w:rFonts w:hint="eastAsia"/>
        </w:rPr>
        <w:t>5.2.</w:t>
      </w:r>
      <w:r>
        <w:t>5</w:t>
      </w:r>
      <w:r>
        <w:rPr>
          <w:rFonts w:hint="eastAsia"/>
        </w:rPr>
        <w:tab/>
        <w:t xml:space="preserve">N32-f </w:t>
      </w:r>
      <w:r>
        <w:t>Error Reporting</w:t>
      </w:r>
      <w:r>
        <w:rPr>
          <w:rFonts w:hint="eastAsia"/>
        </w:rPr>
        <w:t xml:space="preserve"> Procedure</w:t>
      </w:r>
      <w:bookmarkEnd w:id="0"/>
      <w:bookmarkEnd w:id="1"/>
      <w:bookmarkEnd w:id="2"/>
      <w:bookmarkEnd w:id="3"/>
      <w:bookmarkEnd w:id="4"/>
      <w:bookmarkEnd w:id="5"/>
      <w:bookmarkEnd w:id="6"/>
    </w:p>
    <w:p w14:paraId="5E36375A" w14:textId="77777777" w:rsidR="0048769A" w:rsidRDefault="000D5C20" w:rsidP="009C5336">
      <w:pPr>
        <w:rPr>
          <w:ins w:id="9" w:author="Hiroshi ISHIKAWA (NTT DOCOMO)r1" w:date="2023-02-17T21:21:00Z"/>
        </w:rPr>
      </w:pPr>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w:t>
      </w:r>
    </w:p>
    <w:p w14:paraId="60823572" w14:textId="77777777" w:rsidR="000416AF" w:rsidRDefault="000416AF" w:rsidP="000416AF">
      <w:pPr>
        <w:rPr>
          <w:ins w:id="10" w:author="Hiroshi ISHIKAWA (NTT DOCOMO)" w:date="2023-02-17T21:46:00Z"/>
          <w:color w:val="FF0000"/>
          <w:u w:val="single"/>
        </w:rPr>
      </w:pPr>
      <w:ins w:id="11" w:author="Hiroshi ISHIKAWA (NTT DOCOMO)" w:date="2023-02-17T21:46:00Z">
        <w:r>
          <w:rPr>
            <w:color w:val="FF0000"/>
            <w:u w:val="single"/>
          </w:rPr>
          <w:t xml:space="preserve">If the N32-f error to be reported is of relevance to the intermediaries according to the intermediaries' policy, the initiating SEPP shall send the error reporting over N32-f making use of the JOSE Protected Message Forwarding Procedure as described in clause 5.3 instead of sending the message directly over N32-c. Therefore, the contents of the N32-f Error Reporting will be visible to the intermediaries. N32-f errors that indicate that the SEPP is not able to process a message shall in addition be sent via an HTTP/2 connection between the SEPPs without protected message forwarding. </w:t>
        </w:r>
      </w:ins>
    </w:p>
    <w:p w14:paraId="1D13A6AC" w14:textId="7E495185" w:rsidR="000D5C20" w:rsidRDefault="000416AF" w:rsidP="000416AF">
      <w:ins w:id="12" w:author="Hiroshi ISHIKAWA (NTT DOCOMO)" w:date="2023-02-17T21:46:00Z">
        <w:r>
          <w:rPr>
            <w:color w:val="FF0000"/>
            <w:u w:val="single"/>
          </w:rPr>
          <w:t>For these errors that need to be reported over HTTP/2 connection between the SEPPs, as well as for errors that are not of relevance to the intermediaries,</w:t>
        </w:r>
        <w:r>
          <w:rPr>
            <w:rFonts w:hint="eastAsia"/>
            <w:color w:val="FF0000"/>
            <w:u w:val="single"/>
          </w:rPr>
          <w:t xml:space="preserve"> </w:t>
        </w:r>
      </w:ins>
      <w:del w:id="13" w:author="Hiroshi ISHIKAWA (NTT DOCOMO)" w:date="2023-02-17T11:25:00Z">
        <w:r w:rsidR="000D5C20" w:rsidDel="009C6786">
          <w:delText xml:space="preserve">If </w:delText>
        </w:r>
      </w:del>
      <w:ins w:id="14" w:author="Hiroshi ISHIKAWA (NTT DOCOMO)" w:date="2023-02-17T11:25:00Z">
        <w:r w:rsidR="009C6786">
          <w:t xml:space="preserve">if </w:t>
        </w:r>
      </w:ins>
      <w:r w:rsidR="000D5C20">
        <w:t>a HTTP/2 connection does not exist towards the receiving SEPP, a HTTP/2 connection shall be created before initiating this procedure. The procedure is shown below in Figure 5.2.5-1.</w:t>
      </w:r>
    </w:p>
    <w:p w14:paraId="15EDDB5F" w14:textId="77777777" w:rsidR="000D5C20" w:rsidRDefault="000D5C20" w:rsidP="000D5C20">
      <w:pPr>
        <w:pStyle w:val="TH"/>
      </w:pPr>
    </w:p>
    <w:p w14:paraId="6105788B" w14:textId="77777777" w:rsidR="00711D3C" w:rsidRDefault="00711D3C" w:rsidP="000D5C20">
      <w:pPr>
        <w:pStyle w:val="TH"/>
      </w:pPr>
      <w:r>
        <w:object w:dxaOrig="8670" w:dyaOrig="2040" w14:anchorId="4409B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8.5pt" o:ole="">
            <v:imagedata r:id="rId19" o:title=""/>
          </v:shape>
          <o:OLEObject Type="Embed" ProgID="Visio.Drawing.15" ShapeID="_x0000_i1025" DrawAspect="Content" ObjectID="_1738175566" r:id="rId20"/>
        </w:object>
      </w:r>
    </w:p>
    <w:p w14:paraId="29EE4CB5" w14:textId="77777777" w:rsidR="000D5C20" w:rsidRDefault="000D5C20" w:rsidP="000D5C20">
      <w:pPr>
        <w:pStyle w:val="TF"/>
      </w:pPr>
      <w:r>
        <w:rPr>
          <w:rFonts w:hint="eastAsia"/>
        </w:rPr>
        <w:t>Figure 5.2.</w:t>
      </w:r>
      <w:r>
        <w:t>5</w:t>
      </w:r>
      <w:r>
        <w:rPr>
          <w:rFonts w:hint="eastAsia"/>
        </w:rPr>
        <w:t xml:space="preserve">-1: </w:t>
      </w:r>
      <w:r>
        <w:t>N32f Error Reporting Procedure</w:t>
      </w:r>
    </w:p>
    <w:p w14:paraId="360177EC"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71626D1A" w14:textId="77777777" w:rsidR="000D5C20" w:rsidRDefault="000D5C20" w:rsidP="000D5C20">
      <w:pPr>
        <w:pStyle w:val="B1"/>
      </w:pPr>
      <w:r>
        <w:t>2a.</w:t>
      </w:r>
      <w:r>
        <w:tab/>
        <w:t>On success, the responding SEPP, shall:</w:t>
      </w:r>
    </w:p>
    <w:p w14:paraId="68006C83" w14:textId="4E9C2E51" w:rsidR="000D5C20" w:rsidRDefault="000D5C20" w:rsidP="000D5C20">
      <w:pPr>
        <w:pStyle w:val="B2"/>
        <w:ind w:left="800" w:hanging="400"/>
      </w:pPr>
      <w:bookmarkStart w:id="15" w:name="_PERM_MCCTEMPBM_CRPT51080021___2"/>
      <w:r>
        <w:t>-</w:t>
      </w:r>
      <w:r>
        <w:tab/>
        <w:t>log that the N32-f request / response message identified by the "</w:t>
      </w:r>
      <w:r w:rsidR="00047578">
        <w:t>n32fM</w:t>
      </w:r>
      <w:r>
        <w:t>essageId" is not processed by the receiving SEPP;</w:t>
      </w:r>
    </w:p>
    <w:p w14:paraId="734FD758" w14:textId="77777777" w:rsidR="000D5C20" w:rsidRDefault="000D5C20" w:rsidP="000D5C20">
      <w:pPr>
        <w:pStyle w:val="B1"/>
        <w:ind w:left="284" w:firstLine="0"/>
      </w:pPr>
      <w:bookmarkStart w:id="16" w:name="_PERM_MCCTEMPBM_CRPT51080022___2"/>
      <w:bookmarkEnd w:id="15"/>
      <w:r>
        <w:t>The responding SEPP shall return the status code "204 No Content".</w:t>
      </w:r>
    </w:p>
    <w:bookmarkEnd w:id="16"/>
    <w:p w14:paraId="5905518A" w14:textId="77777777" w:rsidR="000D5C20" w:rsidRPr="0007217A" w:rsidRDefault="000D5C20" w:rsidP="000D5C20">
      <w:pPr>
        <w:pStyle w:val="B1"/>
      </w:pPr>
      <w:r>
        <w:t>2b.</w:t>
      </w:r>
      <w:r>
        <w:tab/>
        <w:t>On failure, the responding SEPP shall return an appropriate 4xx/5xx status code together with the "ProblemDetails" JSON body.</w:t>
      </w:r>
    </w:p>
    <w:p w14:paraId="5BDC4F05" w14:textId="77777777" w:rsidR="009C6786" w:rsidRPr="0007217A" w:rsidRDefault="009C6786" w:rsidP="009C6786">
      <w:pPr>
        <w:pStyle w:val="NO"/>
        <w:rPr>
          <w:ins w:id="17" w:author="Hiroshi ISHIKAWA (NTT DOCOMO)" w:date="2023-02-17T11:25:00Z"/>
        </w:rPr>
      </w:pPr>
      <w:bookmarkStart w:id="18" w:name="_Toc24986314"/>
      <w:bookmarkStart w:id="19" w:name="_Toc34205742"/>
      <w:bookmarkStart w:id="20" w:name="_Toc39061926"/>
      <w:bookmarkStart w:id="21" w:name="_Toc43277168"/>
      <w:bookmarkStart w:id="22" w:name="_Toc49847498"/>
      <w:bookmarkStart w:id="23" w:name="_Toc56419473"/>
      <w:bookmarkStart w:id="24" w:name="_Toc114779733"/>
      <w:ins w:id="25" w:author="Hiroshi ISHIKAWA (NTT DOCOMO)" w:date="2023-02-17T11:25:00Z">
        <w:r>
          <w:t>NOTE</w:t>
        </w:r>
        <w:r w:rsidRPr="00D1200A">
          <w:t>:</w:t>
        </w:r>
        <w:r>
          <w:tab/>
        </w:r>
        <w:r w:rsidRPr="00D1200A">
          <w:t>For errors that are received both via JOSE Protected Message Forwarding Procedure as well as via N32</w:t>
        </w:r>
        <w:r>
          <w:t>-</w:t>
        </w:r>
        <w:r w:rsidRPr="00D1200A">
          <w:t xml:space="preserve">c, error handling </w:t>
        </w:r>
        <w:r>
          <w:t>needs to</w:t>
        </w:r>
        <w:r w:rsidRPr="00D1200A">
          <w:t xml:space="preserve"> be idempotent.</w:t>
        </w:r>
      </w:ins>
    </w:p>
    <w:p w14:paraId="5832BF6C" w14:textId="77777777" w:rsidR="00105CB8" w:rsidRPr="009C6786" w:rsidRDefault="00105CB8" w:rsidP="00105CB8">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bookmarkStart w:id="26" w:name="_Toc24986397"/>
      <w:bookmarkStart w:id="27" w:name="_Toc34205825"/>
      <w:bookmarkStart w:id="28" w:name="_Toc39062009"/>
      <w:bookmarkStart w:id="29" w:name="_Toc43277251"/>
      <w:bookmarkStart w:id="30" w:name="_Toc49847581"/>
      <w:bookmarkStart w:id="31" w:name="_Toc56419558"/>
      <w:bookmarkStart w:id="32" w:name="_Toc114779821"/>
      <w:bookmarkEnd w:id="18"/>
      <w:bookmarkEnd w:id="19"/>
      <w:bookmarkEnd w:id="20"/>
      <w:bookmarkEnd w:id="21"/>
      <w:bookmarkEnd w:id="22"/>
      <w:bookmarkEnd w:id="23"/>
      <w:bookmarkEnd w:id="24"/>
      <w:r>
        <w:rPr>
          <w:rFonts w:ascii="Arial Black" w:eastAsia="游明朝" w:hAnsi="Arial Black"/>
          <w:noProof/>
          <w:color w:val="0070C0"/>
          <w:lang w:eastAsia="ja-JP"/>
        </w:rPr>
        <w:t>Next</w:t>
      </w:r>
      <w:r w:rsidRPr="009C6786">
        <w:rPr>
          <w:rFonts w:ascii="Arial Black" w:eastAsia="游明朝" w:hAnsi="Arial Black"/>
          <w:noProof/>
          <w:color w:val="0070C0"/>
          <w:lang w:eastAsia="ja-JP"/>
        </w:rPr>
        <w:t xml:space="preserve"> Change</w:t>
      </w:r>
    </w:p>
    <w:p w14:paraId="6E720714" w14:textId="77777777" w:rsidR="00863E72" w:rsidRDefault="00863E72" w:rsidP="00863E72">
      <w:pPr>
        <w:pStyle w:val="51"/>
      </w:pPr>
      <w:bookmarkStart w:id="33" w:name="_Toc24986342"/>
      <w:bookmarkStart w:id="34" w:name="_Toc34205770"/>
      <w:bookmarkStart w:id="35" w:name="_Toc39061954"/>
      <w:bookmarkStart w:id="36" w:name="_Toc43277196"/>
      <w:bookmarkStart w:id="37" w:name="_Toc49847526"/>
      <w:bookmarkStart w:id="38" w:name="_Toc56419502"/>
      <w:bookmarkStart w:id="39" w:name="_Toc114779762"/>
      <w:bookmarkEnd w:id="26"/>
      <w:bookmarkEnd w:id="27"/>
      <w:bookmarkEnd w:id="28"/>
      <w:bookmarkEnd w:id="29"/>
      <w:bookmarkEnd w:id="30"/>
      <w:bookmarkEnd w:id="31"/>
      <w:bookmarkEnd w:id="32"/>
      <w:r>
        <w:t>6.1.4.2.2</w:t>
      </w:r>
      <w:r>
        <w:tab/>
        <w:t>Operation Definition</w:t>
      </w:r>
      <w:bookmarkEnd w:id="33"/>
      <w:bookmarkEnd w:id="34"/>
      <w:bookmarkEnd w:id="35"/>
      <w:bookmarkEnd w:id="36"/>
      <w:bookmarkEnd w:id="37"/>
      <w:bookmarkEnd w:id="38"/>
      <w:bookmarkEnd w:id="39"/>
    </w:p>
    <w:p w14:paraId="27867E68" w14:textId="77777777" w:rsidR="00863E72" w:rsidRDefault="00863E72" w:rsidP="00863E72">
      <w:r>
        <w:t>This operation shall support the request data structures and response codes specified in tables 6.2.4.2.2-1 and 6.2.4.2.2-2.</w:t>
      </w:r>
    </w:p>
    <w:p w14:paraId="6DAC243C" w14:textId="77777777" w:rsidR="00863E72" w:rsidRDefault="00863E72" w:rsidP="00863E72">
      <w:pPr>
        <w:pStyle w:val="TH"/>
      </w:pPr>
      <w:r>
        <w:lastRenderedPageBreak/>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63E72" w:rsidRPr="003E6078" w14:paraId="066EC536" w14:textId="77777777" w:rsidTr="00953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F7046F" w14:textId="77777777" w:rsidR="00863E72" w:rsidRPr="003E6078" w:rsidRDefault="00863E72" w:rsidP="00953F71">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2133B" w14:textId="77777777" w:rsidR="00863E72" w:rsidRPr="003E6078" w:rsidRDefault="00863E72" w:rsidP="00953F71">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58907B" w14:textId="77777777" w:rsidR="00863E72" w:rsidRPr="003E6078" w:rsidRDefault="00863E72" w:rsidP="00953F71">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AB948D" w14:textId="77777777" w:rsidR="00863E72" w:rsidRPr="003E6078" w:rsidRDefault="00863E72" w:rsidP="00953F71">
            <w:pPr>
              <w:pStyle w:val="TAH"/>
            </w:pPr>
            <w:r w:rsidRPr="003E6078">
              <w:t>Description</w:t>
            </w:r>
          </w:p>
        </w:tc>
      </w:tr>
      <w:tr w:rsidR="00863E72" w:rsidRPr="003E6078" w14:paraId="43D40525" w14:textId="77777777" w:rsidTr="00953F7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904FE1" w14:textId="77777777" w:rsidR="00863E72" w:rsidRPr="003E6078" w:rsidRDefault="00863E72" w:rsidP="00953F71">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55554B78" w14:textId="77777777" w:rsidR="00863E72" w:rsidRPr="003E6078" w:rsidRDefault="00863E72" w:rsidP="00953F71">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443D278A" w14:textId="77777777" w:rsidR="00863E72" w:rsidRPr="003E6078" w:rsidRDefault="00863E72" w:rsidP="00953F71">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7922B704" w14:textId="77777777" w:rsidR="00863E72" w:rsidRPr="003E6078" w:rsidRDefault="00863E72" w:rsidP="00953F71">
            <w:pPr>
              <w:pStyle w:val="TAL"/>
            </w:pPr>
            <w:r w:rsidRPr="003E6078">
              <w:t>The IE shall contain the security capabilities of the initiating SEPP.</w:t>
            </w:r>
          </w:p>
        </w:tc>
      </w:tr>
    </w:tbl>
    <w:p w14:paraId="37D63D79" w14:textId="77777777" w:rsidR="00863E72" w:rsidRDefault="00863E72" w:rsidP="00863E72"/>
    <w:p w14:paraId="31012D6A" w14:textId="77777777" w:rsidR="00863E72" w:rsidRDefault="00863E72" w:rsidP="00863E72">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41"/>
        <w:gridCol w:w="1084"/>
        <w:gridCol w:w="1012"/>
        <w:gridCol w:w="4975"/>
      </w:tblGrid>
      <w:tr w:rsidR="00863E72" w:rsidRPr="003E6078" w14:paraId="036DD44D" w14:textId="77777777" w:rsidTr="00953F71">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153808E9" w14:textId="77777777" w:rsidR="00863E72" w:rsidRPr="003E6078" w:rsidRDefault="00863E72" w:rsidP="00953F71">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BA9E79" w14:textId="77777777" w:rsidR="00863E72" w:rsidRPr="003E6078" w:rsidRDefault="00863E72" w:rsidP="00953F71">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5E5AE8" w14:textId="77777777" w:rsidR="00863E72" w:rsidRPr="003E6078" w:rsidRDefault="00863E72" w:rsidP="00953F71">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1D22CAE" w14:textId="77777777" w:rsidR="00863E72" w:rsidRPr="003E6078" w:rsidRDefault="00863E72" w:rsidP="00953F71">
            <w:pPr>
              <w:pStyle w:val="TAH"/>
            </w:pPr>
            <w:r w:rsidRPr="003E6078">
              <w:t>Response</w:t>
            </w:r>
          </w:p>
          <w:p w14:paraId="6708E41A" w14:textId="77777777" w:rsidR="00863E72" w:rsidRPr="003E6078" w:rsidRDefault="00863E72" w:rsidP="00953F71">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14:paraId="5B23B1EE" w14:textId="77777777" w:rsidR="00863E72" w:rsidRPr="003E6078" w:rsidRDefault="00863E72" w:rsidP="00953F71">
            <w:pPr>
              <w:pStyle w:val="TAH"/>
            </w:pPr>
            <w:r w:rsidRPr="003E6078">
              <w:t>Description</w:t>
            </w:r>
          </w:p>
        </w:tc>
      </w:tr>
      <w:tr w:rsidR="00863E72" w:rsidRPr="003E6078" w14:paraId="0FDA0EF2" w14:textId="77777777" w:rsidTr="00953F71">
        <w:trPr>
          <w:jc w:val="center"/>
        </w:trPr>
        <w:tc>
          <w:tcPr>
            <w:tcW w:w="1119" w:type="pct"/>
            <w:tcBorders>
              <w:top w:val="single" w:sz="4" w:space="0" w:color="auto"/>
              <w:left w:val="single" w:sz="6" w:space="0" w:color="000000"/>
              <w:bottom w:val="single" w:sz="4" w:space="0" w:color="auto"/>
              <w:right w:val="single" w:sz="6" w:space="0" w:color="000000"/>
            </w:tcBorders>
            <w:hideMark/>
          </w:tcPr>
          <w:p w14:paraId="27764379" w14:textId="77777777" w:rsidR="00863E72" w:rsidRPr="003E6078" w:rsidRDefault="00863E72" w:rsidP="00953F71">
            <w:pPr>
              <w:pStyle w:val="TAL"/>
            </w:pPr>
            <w:r w:rsidRPr="003E6078">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7F0746F4" w14:textId="77777777" w:rsidR="00863E72" w:rsidRPr="003E6078" w:rsidRDefault="00863E72" w:rsidP="00953F71">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553A0237" w14:textId="77777777" w:rsidR="00863E72" w:rsidRPr="003E6078" w:rsidRDefault="00863E72" w:rsidP="00953F71">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2D73D053" w14:textId="77777777" w:rsidR="00863E72" w:rsidRPr="003E6078" w:rsidRDefault="00863E72" w:rsidP="00953F71">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14:paraId="4F0BB98C" w14:textId="77777777" w:rsidR="00863E72" w:rsidRPr="003E6078" w:rsidRDefault="00863E72" w:rsidP="00953F71">
            <w:pPr>
              <w:pStyle w:val="TAL"/>
            </w:pPr>
            <w:r w:rsidRPr="003E6078">
              <w:t>This represents the successful processing of the requested security capabilities. The responding SEPP shall provide the security capabilities that it has selected, in the response.</w:t>
            </w:r>
          </w:p>
        </w:tc>
      </w:tr>
      <w:tr w:rsidR="00863E72" w:rsidRPr="003E6078" w14:paraId="29A8AC66" w14:textId="77777777" w:rsidTr="00953F71">
        <w:trPr>
          <w:jc w:val="center"/>
        </w:trPr>
        <w:tc>
          <w:tcPr>
            <w:tcW w:w="1119" w:type="pct"/>
            <w:tcBorders>
              <w:top w:val="single" w:sz="4" w:space="0" w:color="auto"/>
              <w:left w:val="single" w:sz="6" w:space="0" w:color="000000"/>
              <w:bottom w:val="single" w:sz="4" w:space="0" w:color="auto"/>
              <w:right w:val="single" w:sz="6" w:space="0" w:color="000000"/>
            </w:tcBorders>
          </w:tcPr>
          <w:p w14:paraId="3B7C20A6" w14:textId="77777777" w:rsidR="00863E72" w:rsidRPr="003E6078" w:rsidRDefault="00863E72" w:rsidP="00953F71">
            <w:pPr>
              <w:pStyle w:val="TAL"/>
            </w:pPr>
            <w:r>
              <w:rPr>
                <w:rFonts w:eastAsia="游明朝" w:hint="eastAsia"/>
                <w:lang w:eastAsia="ja-JP"/>
              </w:rPr>
              <w:t>P</w:t>
            </w:r>
            <w:r>
              <w:rPr>
                <w:rFonts w:eastAsia="游明朝"/>
                <w:lang w:eastAsia="ja-JP"/>
              </w:rPr>
              <w:t>roblemDetails</w:t>
            </w:r>
          </w:p>
        </w:tc>
        <w:tc>
          <w:tcPr>
            <w:tcW w:w="228" w:type="pct"/>
            <w:tcBorders>
              <w:top w:val="single" w:sz="4" w:space="0" w:color="auto"/>
              <w:left w:val="single" w:sz="6" w:space="0" w:color="000000"/>
              <w:bottom w:val="single" w:sz="4" w:space="0" w:color="auto"/>
              <w:right w:val="single" w:sz="6" w:space="0" w:color="000000"/>
            </w:tcBorders>
          </w:tcPr>
          <w:p w14:paraId="23FD45C4" w14:textId="77777777" w:rsidR="00863E72" w:rsidRPr="003E6078" w:rsidRDefault="00863E72" w:rsidP="00953F71">
            <w:pPr>
              <w:pStyle w:val="TAC"/>
            </w:pPr>
            <w:r>
              <w:rPr>
                <w:rFonts w:eastAsia="游明朝"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466A324A" w14:textId="77777777" w:rsidR="00863E72" w:rsidRPr="003E6078" w:rsidRDefault="00863E72" w:rsidP="00953F71">
            <w:pPr>
              <w:pStyle w:val="TAL"/>
            </w:pPr>
            <w:r>
              <w:rPr>
                <w:rFonts w:eastAsia="游明朝" w:hint="eastAsia"/>
                <w:lang w:eastAsia="ja-JP"/>
              </w:rPr>
              <w:t>0</w:t>
            </w:r>
            <w:r>
              <w:rPr>
                <w:rFonts w:eastAsia="游明朝"/>
                <w:lang w:eastAsia="ja-JP"/>
              </w:rPr>
              <w:t>..1</w:t>
            </w:r>
          </w:p>
        </w:tc>
        <w:tc>
          <w:tcPr>
            <w:tcW w:w="523" w:type="pct"/>
            <w:tcBorders>
              <w:top w:val="single" w:sz="4" w:space="0" w:color="auto"/>
              <w:left w:val="single" w:sz="6" w:space="0" w:color="000000"/>
              <w:bottom w:val="single" w:sz="4" w:space="0" w:color="auto"/>
              <w:right w:val="single" w:sz="6" w:space="0" w:color="000000"/>
            </w:tcBorders>
          </w:tcPr>
          <w:p w14:paraId="731822A9" w14:textId="77777777" w:rsidR="00863E72" w:rsidRPr="003E6078" w:rsidRDefault="00863E72" w:rsidP="00953F71">
            <w:pPr>
              <w:pStyle w:val="TAL"/>
            </w:pPr>
            <w:r w:rsidRPr="000B3BC5">
              <w:rPr>
                <w:rFonts w:eastAsia="游明朝"/>
                <w:lang w:eastAsia="ja-JP"/>
              </w:rPr>
              <w:t>403 Forbidden</w:t>
            </w:r>
          </w:p>
        </w:tc>
        <w:tc>
          <w:tcPr>
            <w:tcW w:w="2570" w:type="pct"/>
            <w:tcBorders>
              <w:top w:val="single" w:sz="4" w:space="0" w:color="auto"/>
              <w:left w:val="single" w:sz="6" w:space="0" w:color="000000"/>
              <w:bottom w:val="single" w:sz="4" w:space="0" w:color="auto"/>
              <w:right w:val="single" w:sz="6" w:space="0" w:color="000000"/>
            </w:tcBorders>
          </w:tcPr>
          <w:p w14:paraId="7FF6AF2B" w14:textId="77777777" w:rsidR="00863E72" w:rsidRDefault="00863E72" w:rsidP="00953F71">
            <w:pPr>
              <w:pStyle w:val="TAL"/>
            </w:pPr>
            <w:r>
              <w:t>The "cause" attribute may be used to indicate one of the following application errors:</w:t>
            </w:r>
          </w:p>
          <w:p w14:paraId="35AAF58A" w14:textId="77777777" w:rsidR="00863E72" w:rsidRDefault="00863E72" w:rsidP="00953F71">
            <w:pPr>
              <w:pStyle w:val="TAL"/>
            </w:pPr>
            <w:r>
              <w:t>- REQUESTED_PURPOSE_NOT_ALLOWED</w:t>
            </w:r>
          </w:p>
          <w:p w14:paraId="7A9A7EC7" w14:textId="77777777" w:rsidR="00863E72" w:rsidRDefault="00863E72" w:rsidP="00953F71">
            <w:pPr>
              <w:pStyle w:val="TAL"/>
            </w:pPr>
          </w:p>
          <w:p w14:paraId="471C58A6" w14:textId="77777777" w:rsidR="00863E72" w:rsidRDefault="00863E72" w:rsidP="00953F71">
            <w:pPr>
              <w:pStyle w:val="TAL"/>
              <w:rPr>
                <w:ins w:id="40" w:author="Hiroshi ISHIKAWA (NTT DOCOMO)r1" w:date="2023-02-17T21:25:00Z"/>
              </w:rPr>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p w14:paraId="632C734A" w14:textId="77777777" w:rsidR="00716955" w:rsidRDefault="00716955" w:rsidP="00953F71">
            <w:pPr>
              <w:pStyle w:val="TAL"/>
              <w:rPr>
                <w:ins w:id="41" w:author="Hiroshi ISHIKAWA (NTT DOCOMO)r1" w:date="2023-02-17T21:25:00Z"/>
              </w:rPr>
            </w:pPr>
          </w:p>
          <w:p w14:paraId="1E634D67" w14:textId="77777777" w:rsidR="00716955" w:rsidRDefault="00716955" w:rsidP="00716955">
            <w:pPr>
              <w:pStyle w:val="TAL"/>
              <w:rPr>
                <w:ins w:id="42" w:author="Hiroshi ISHIKAWA (NTT DOCOMO)r1" w:date="2023-02-17T21:25:00Z"/>
              </w:rPr>
            </w:pPr>
            <w:ins w:id="43" w:author="Hiroshi ISHIKAWA (NTT DOCOMO)r1" w:date="2023-02-17T21:25:00Z">
              <w:r w:rsidRPr="003E6078">
                <w:t>When</w:t>
              </w:r>
              <w:r w:rsidRPr="003E6078">
                <w:rPr>
                  <w:rFonts w:hint="eastAsia"/>
                </w:rPr>
                <w:t xml:space="preserve"> the receiving SEPP </w:t>
              </w:r>
              <w:r>
                <w:t xml:space="preserve">fails due to contractual reasons, </w:t>
              </w:r>
              <w:r w:rsidRPr="003E6078">
                <w:t>the "cause" attribute shall be set to</w:t>
              </w:r>
              <w:r w:rsidRPr="003E6078">
                <w:rPr>
                  <w:rFonts w:hint="eastAsia"/>
                </w:rPr>
                <w:t xml:space="preserve"> "</w:t>
              </w:r>
              <w:r>
                <w:t>CONTRACT_DENIED</w:t>
              </w:r>
              <w:r w:rsidRPr="003E6078">
                <w:t>".</w:t>
              </w:r>
            </w:ins>
          </w:p>
          <w:p w14:paraId="13FE9BB8" w14:textId="37F23D75" w:rsidR="00716955" w:rsidRPr="003E6078" w:rsidRDefault="00716955" w:rsidP="00953F71">
            <w:pPr>
              <w:pStyle w:val="TAL"/>
            </w:pPr>
          </w:p>
        </w:tc>
      </w:tr>
      <w:tr w:rsidR="00863E72" w:rsidRPr="003E6078" w14:paraId="3054BA95" w14:textId="77777777" w:rsidTr="00953F7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EA94A1" w14:textId="77777777" w:rsidR="00863E72" w:rsidRPr="003E6078" w:rsidRDefault="00863E72" w:rsidP="00953F71">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3D86B4A7" w14:textId="77777777" w:rsidR="00863E72" w:rsidRDefault="00863E72" w:rsidP="00863E72"/>
    <w:p w14:paraId="5AC6E110" w14:textId="77777777" w:rsidR="00863E72" w:rsidRPr="009C6786" w:rsidRDefault="00863E72" w:rsidP="00863E72">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Pr>
          <w:rFonts w:ascii="Arial Black" w:eastAsia="游明朝" w:hAnsi="Arial Black"/>
          <w:noProof/>
          <w:color w:val="0070C0"/>
          <w:lang w:eastAsia="ja-JP"/>
        </w:rPr>
        <w:t>Next</w:t>
      </w:r>
      <w:r w:rsidRPr="009C6786">
        <w:rPr>
          <w:rFonts w:ascii="Arial Black" w:eastAsia="游明朝" w:hAnsi="Arial Black"/>
          <w:noProof/>
          <w:color w:val="0070C0"/>
          <w:lang w:eastAsia="ja-JP"/>
        </w:rPr>
        <w:t xml:space="preserve"> Change</w:t>
      </w:r>
    </w:p>
    <w:p w14:paraId="48BC94F5" w14:textId="77777777" w:rsidR="005537A8" w:rsidRDefault="005537A8" w:rsidP="005537A8">
      <w:pPr>
        <w:pStyle w:val="51"/>
      </w:pPr>
      <w:bookmarkStart w:id="44" w:name="_Toc24986377"/>
      <w:bookmarkStart w:id="45" w:name="_Toc34205805"/>
      <w:bookmarkStart w:id="46" w:name="_Toc39061989"/>
      <w:bookmarkStart w:id="47" w:name="_Toc43277231"/>
      <w:bookmarkStart w:id="48" w:name="_Toc49847561"/>
      <w:bookmarkStart w:id="49" w:name="_Toc56419537"/>
      <w:bookmarkStart w:id="50" w:name="_Toc114779798"/>
      <w:r>
        <w:lastRenderedPageBreak/>
        <w:t>6.1.5.3.7</w:t>
      </w:r>
      <w:r>
        <w:tab/>
        <w:t xml:space="preserve">Enumeration: </w:t>
      </w:r>
      <w:r>
        <w:rPr>
          <w:rFonts w:hint="eastAsia"/>
        </w:rPr>
        <w:t>N32fErrorType</w:t>
      </w:r>
      <w:bookmarkEnd w:id="44"/>
      <w:bookmarkEnd w:id="45"/>
      <w:bookmarkEnd w:id="46"/>
      <w:bookmarkEnd w:id="47"/>
      <w:bookmarkEnd w:id="48"/>
      <w:bookmarkEnd w:id="49"/>
      <w:bookmarkEnd w:id="50"/>
    </w:p>
    <w:p w14:paraId="05AB5632" w14:textId="77777777" w:rsidR="005537A8" w:rsidRDefault="005537A8" w:rsidP="005537A8">
      <w:pPr>
        <w:pStyle w:val="TH"/>
      </w:pPr>
      <w:r>
        <w:t xml:space="preserve">Table 6.1.5.3.7-1: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502"/>
      </w:tblGrid>
      <w:tr w:rsidR="005537A8" w:rsidRPr="003E6078" w14:paraId="16344779"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671D1" w14:textId="77777777" w:rsidR="005537A8" w:rsidRPr="003E6078" w:rsidRDefault="005537A8" w:rsidP="00953F71">
            <w:pPr>
              <w:pStyle w:val="TAH"/>
            </w:pPr>
            <w:r w:rsidRPr="003E6078">
              <w:t>Enumeration value</w:t>
            </w:r>
          </w:p>
        </w:tc>
        <w:tc>
          <w:tcPr>
            <w:tcW w:w="24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191481" w14:textId="77777777" w:rsidR="005537A8" w:rsidRPr="003E6078" w:rsidRDefault="005537A8" w:rsidP="00953F71">
            <w:pPr>
              <w:pStyle w:val="TAH"/>
            </w:pPr>
            <w:r w:rsidRPr="003E6078">
              <w:t>Description</w:t>
            </w:r>
          </w:p>
        </w:tc>
      </w:tr>
      <w:tr w:rsidR="005537A8" w:rsidRPr="003E6078" w14:paraId="4A2B541F"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A69FAE" w14:textId="77777777" w:rsidR="005537A8" w:rsidRPr="003E6078" w:rsidRDefault="005537A8" w:rsidP="00953F71">
            <w:pPr>
              <w:pStyle w:val="TAL"/>
            </w:pPr>
            <w:r w:rsidRPr="003E6078">
              <w:rPr>
                <w:rFonts w:hint="eastAsia"/>
              </w:rPr>
              <w:t>"</w:t>
            </w:r>
            <w:r w:rsidRPr="003E6078">
              <w:t>INTEGRITY_CHECK_FAILED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48D54B" w14:textId="77777777" w:rsidR="005537A8" w:rsidRPr="003E6078" w:rsidRDefault="005537A8" w:rsidP="00953F71">
            <w:pPr>
              <w:pStyle w:val="TAL"/>
            </w:pPr>
            <w:r w:rsidRPr="003E6078">
              <w:rPr>
                <w:rFonts w:hint="eastAsia"/>
              </w:rPr>
              <w:t>The integrity check verification on the received N32-f message failed.</w:t>
            </w:r>
          </w:p>
        </w:tc>
      </w:tr>
      <w:tr w:rsidR="005537A8" w:rsidRPr="003E6078" w14:paraId="11E362C8"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46F3BD" w14:textId="77777777" w:rsidR="005537A8" w:rsidRPr="003E6078" w:rsidRDefault="005537A8" w:rsidP="00953F71">
            <w:pPr>
              <w:pStyle w:val="TAL"/>
            </w:pPr>
            <w:r w:rsidRPr="003E6078">
              <w:rPr>
                <w:rFonts w:hint="eastAsia"/>
              </w:rPr>
              <w:t>"</w:t>
            </w:r>
            <w:r w:rsidRPr="003E6078">
              <w:t>INTEGRITY_CHECK_ON_MODIFICATIONS_FAILED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0188A0" w14:textId="77777777" w:rsidR="005537A8" w:rsidRPr="003E6078" w:rsidRDefault="005537A8" w:rsidP="00953F71">
            <w:pPr>
              <w:pStyle w:val="TAL"/>
            </w:pPr>
            <w:r w:rsidRPr="003E6078">
              <w:rPr>
                <w:rFonts w:hint="eastAsia"/>
              </w:rPr>
              <w:t>The integrity check verification on the modifications block of the received N32-f message failed.</w:t>
            </w:r>
          </w:p>
        </w:tc>
      </w:tr>
      <w:tr w:rsidR="005537A8" w:rsidRPr="003E6078" w14:paraId="51BC1259"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51417C" w14:textId="77777777" w:rsidR="005537A8" w:rsidRPr="003E6078" w:rsidRDefault="005537A8" w:rsidP="00953F71">
            <w:pPr>
              <w:pStyle w:val="TAL"/>
            </w:pPr>
            <w:r w:rsidRPr="003E6078">
              <w:rPr>
                <w:rFonts w:hint="eastAsia"/>
              </w:rPr>
              <w:t>"</w:t>
            </w:r>
            <w:r w:rsidRPr="003E6078">
              <w:t>MODIFICATIONS_INSTRUCTIONS_FAILED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4A200A" w14:textId="77777777" w:rsidR="005537A8" w:rsidRPr="003E6078" w:rsidRDefault="005537A8" w:rsidP="00953F71">
            <w:pPr>
              <w:pStyle w:val="TAL"/>
            </w:pPr>
            <w:r w:rsidRPr="003E6078">
              <w:rPr>
                <w:rFonts w:hint="eastAsia"/>
              </w:rPr>
              <w:t>Failed to apply the JSON patch instructions in the modifications block of the received N32-f message</w:t>
            </w:r>
            <w:r>
              <w:t xml:space="preserve">, e.g. </w:t>
            </w:r>
            <w:r>
              <w:rPr>
                <w:lang w:eastAsia="zh-CN"/>
              </w:rPr>
              <w:t xml:space="preserve">the </w:t>
            </w:r>
            <w:r>
              <w:t>references to encBlockIndex is inserted or relocated by IPX (see clause 5.9.3</w:t>
            </w:r>
            <w:r w:rsidRPr="00264FEC">
              <w:t>.2</w:t>
            </w:r>
            <w:r>
              <w:t xml:space="preserve"> of 3GPP TS 33.501 [6])</w:t>
            </w:r>
            <w:r w:rsidRPr="003E6078">
              <w:rPr>
                <w:rFonts w:hint="eastAsia"/>
              </w:rPr>
              <w:t>.</w:t>
            </w:r>
          </w:p>
        </w:tc>
      </w:tr>
      <w:tr w:rsidR="005537A8" w:rsidRPr="003E6078" w14:paraId="5B72A648"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18BDB2" w14:textId="77777777" w:rsidR="005537A8" w:rsidRPr="003E6078" w:rsidRDefault="005537A8" w:rsidP="00953F71">
            <w:pPr>
              <w:pStyle w:val="TAL"/>
            </w:pPr>
            <w:r w:rsidRPr="003E6078">
              <w:rPr>
                <w:rFonts w:hint="eastAsia"/>
              </w:rPr>
              <w:t>"DECIPHERING_FAILED"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321594" w14:textId="77777777" w:rsidR="005537A8" w:rsidRPr="003E6078" w:rsidRDefault="005537A8" w:rsidP="00953F71">
            <w:pPr>
              <w:pStyle w:val="TAL"/>
            </w:pPr>
            <w:r w:rsidRPr="003E6078">
              <w:rPr>
                <w:rFonts w:hint="eastAsia"/>
              </w:rPr>
              <w:t>The deciphering of the encrypted block of the received N32-f message failed.</w:t>
            </w:r>
          </w:p>
        </w:tc>
      </w:tr>
      <w:tr w:rsidR="005537A8" w:rsidRPr="003E6078" w14:paraId="08A6E858"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61F7FD" w14:textId="77777777" w:rsidR="005537A8" w:rsidRPr="003E6078" w:rsidRDefault="005537A8" w:rsidP="00953F71">
            <w:pPr>
              <w:pStyle w:val="TAL"/>
            </w:pPr>
            <w:r w:rsidRPr="003E6078">
              <w:t>"MESSAGE_RECONSTRUCTION_FAILED"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738AF6" w14:textId="77777777" w:rsidR="005537A8" w:rsidRPr="003E6078" w:rsidRDefault="005537A8" w:rsidP="00953F71">
            <w:pPr>
              <w:pStyle w:val="TAL"/>
            </w:pPr>
            <w:r w:rsidRPr="003E6078">
              <w:rPr>
                <w:rFonts w:hint="eastAsia"/>
              </w:rPr>
              <w:t>The reconstruction of the original HTTP/2 message from the received N32-f message failed.</w:t>
            </w:r>
          </w:p>
        </w:tc>
      </w:tr>
      <w:tr w:rsidR="005537A8" w:rsidRPr="003E6078" w14:paraId="78072A97"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2C3DCE" w14:textId="77777777" w:rsidR="005537A8" w:rsidRPr="003E6078" w:rsidRDefault="005537A8" w:rsidP="00953F71">
            <w:pPr>
              <w:pStyle w:val="TAL"/>
            </w:pPr>
            <w:r w:rsidRPr="003E6078">
              <w:t>"</w:t>
            </w:r>
            <w:r>
              <w:t>CONTEXT_NOT_FOUND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4BC666" w14:textId="77777777" w:rsidR="005537A8" w:rsidRPr="003E6078" w:rsidRDefault="005537A8" w:rsidP="00953F71">
            <w:pPr>
              <w:pStyle w:val="TAL"/>
            </w:pPr>
            <w:r>
              <w:t xml:space="preserve">The </w:t>
            </w:r>
            <w:r w:rsidRPr="003E6078">
              <w:t>n32fContextId</w:t>
            </w:r>
            <w:r>
              <w:t xml:space="preserve"> is unknown in the receiving SEPP. (NOTE)</w:t>
            </w:r>
          </w:p>
        </w:tc>
      </w:tr>
      <w:tr w:rsidR="005537A8" w:rsidRPr="003E6078" w14:paraId="4784CD7E"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F9E681" w14:textId="77777777" w:rsidR="005537A8" w:rsidRPr="003E6078" w:rsidRDefault="005537A8" w:rsidP="00953F71">
            <w:pPr>
              <w:pStyle w:val="TAL"/>
            </w:pPr>
            <w:r w:rsidRPr="003E6078">
              <w:t>"INTEGRITY_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0CC240" w14:textId="77777777" w:rsidR="005537A8" w:rsidRPr="003E6078" w:rsidRDefault="005537A8" w:rsidP="00953F71">
            <w:pPr>
              <w:pStyle w:val="TAL"/>
            </w:pPr>
            <w:r>
              <w:rPr>
                <w:rFonts w:hint="eastAsia"/>
                <w:lang w:eastAsia="zh-CN"/>
              </w:rPr>
              <w:t>T</w:t>
            </w:r>
            <w:r>
              <w:rPr>
                <w:lang w:eastAsia="zh-CN"/>
              </w:rPr>
              <w:t xml:space="preserve">he </w:t>
            </w:r>
            <w:r w:rsidRPr="003E6078">
              <w:rPr>
                <w:rFonts w:hint="eastAsia"/>
              </w:rPr>
              <w:t>integrity</w:t>
            </w:r>
            <w:r>
              <w:t xml:space="preserve"> keys in the receiving SEPP have expired.</w:t>
            </w:r>
          </w:p>
        </w:tc>
      </w:tr>
      <w:tr w:rsidR="005537A8" w:rsidRPr="003E6078" w14:paraId="54A50AF5"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CC361C" w14:textId="77777777" w:rsidR="005537A8" w:rsidRPr="003E6078" w:rsidRDefault="005537A8" w:rsidP="00953F71">
            <w:pPr>
              <w:pStyle w:val="TAL"/>
            </w:pPr>
            <w:r w:rsidRPr="003E6078">
              <w:t>"</w:t>
            </w:r>
            <w:r>
              <w:t>ENCRYPTION</w:t>
            </w:r>
            <w:r w:rsidRPr="003E6078">
              <w:t>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44BA1F" w14:textId="77777777" w:rsidR="005537A8" w:rsidRPr="003E6078" w:rsidRDefault="005537A8" w:rsidP="00953F71">
            <w:pPr>
              <w:pStyle w:val="TAL"/>
            </w:pPr>
            <w:r>
              <w:rPr>
                <w:rFonts w:hint="eastAsia"/>
                <w:lang w:eastAsia="zh-CN"/>
              </w:rPr>
              <w:t>T</w:t>
            </w:r>
            <w:r>
              <w:rPr>
                <w:lang w:eastAsia="zh-CN"/>
              </w:rPr>
              <w:t xml:space="preserve">he </w:t>
            </w:r>
            <w:r>
              <w:t>encryption keys in the receiving SEPP have expired.</w:t>
            </w:r>
          </w:p>
        </w:tc>
      </w:tr>
      <w:tr w:rsidR="005537A8" w:rsidRPr="003E6078" w14:paraId="34BF307B" w14:textId="77777777" w:rsidTr="00953F71">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A22EB8" w14:textId="77777777" w:rsidR="005537A8" w:rsidRPr="003E6078" w:rsidRDefault="005537A8" w:rsidP="00953F71">
            <w:pPr>
              <w:pStyle w:val="TAL"/>
            </w:pPr>
            <w:r w:rsidRPr="003E6078">
              <w:t>"</w:t>
            </w:r>
            <w:r>
              <w:t>POLICY_MISMATCH</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E74142" w14:textId="77777777" w:rsidR="005537A8" w:rsidRPr="003E6078" w:rsidRDefault="005537A8" w:rsidP="00953F71">
            <w:pPr>
              <w:pStyle w:val="TAL"/>
            </w:pPr>
            <w:r>
              <w:rPr>
                <w:rFonts w:hint="eastAsia"/>
                <w:lang w:eastAsia="zh-CN"/>
              </w:rPr>
              <w:t>T</w:t>
            </w:r>
            <w:r>
              <w:rPr>
                <w:lang w:eastAsia="zh-CN"/>
              </w:rPr>
              <w:t xml:space="preserve">he </w:t>
            </w:r>
            <w:r>
              <w:t xml:space="preserve">encryption policy verification on the </w:t>
            </w:r>
            <w:r w:rsidRPr="003E6078">
              <w:rPr>
                <w:rFonts w:hint="eastAsia"/>
              </w:rPr>
              <w:t>received N32-f message</w:t>
            </w:r>
            <w:r>
              <w:t xml:space="preserve"> has</w:t>
            </w:r>
            <w:r w:rsidRPr="003E6078">
              <w:rPr>
                <w:rFonts w:hint="eastAsia"/>
              </w:rPr>
              <w:t xml:space="preserve"> failed</w:t>
            </w:r>
            <w:r>
              <w:t>, e.g. protected IEs are not ciphered, or unprotected IEs are ciphered.</w:t>
            </w:r>
          </w:p>
        </w:tc>
      </w:tr>
      <w:tr w:rsidR="00B81556" w:rsidRPr="003E6078" w14:paraId="30BE6481" w14:textId="77777777" w:rsidTr="00953F71">
        <w:trPr>
          <w:ins w:id="51" w:author="Hiroshi ISHIKAWA (NTT DOCOMO)r1" w:date="2023-02-17T21:25: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AA21C2" w14:textId="1A5617A9" w:rsidR="00B81556" w:rsidRPr="003E6078" w:rsidRDefault="00B81556" w:rsidP="00B81556">
            <w:pPr>
              <w:pStyle w:val="TAL"/>
              <w:rPr>
                <w:ins w:id="52" w:author="Hiroshi ISHIKAWA (NTT DOCOMO)r1" w:date="2023-02-17T21:25:00Z"/>
              </w:rPr>
            </w:pPr>
            <w:ins w:id="53" w:author="Hiroshi ISHIKAWA (NTT DOCOMO)r1" w:date="2023-02-17T21:25:00Z">
              <w:r>
                <w:rPr>
                  <w:rFonts w:eastAsia="游明朝" w:hint="eastAsia"/>
                  <w:lang w:eastAsia="ja-JP"/>
                </w:rPr>
                <w:t>E</w:t>
              </w:r>
              <w:r>
                <w:rPr>
                  <w:rFonts w:eastAsia="游明朝"/>
                  <w:lang w:eastAsia="ja-JP"/>
                </w:rPr>
                <w:t>XPECTED_IE_MISSING</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DE1AFF" w14:textId="73D66DA2" w:rsidR="00B81556" w:rsidRDefault="00B81556" w:rsidP="00B81556">
            <w:pPr>
              <w:pStyle w:val="TAL"/>
              <w:rPr>
                <w:ins w:id="54" w:author="Hiroshi ISHIKAWA (NTT DOCOMO)r1" w:date="2023-02-17T21:25:00Z"/>
                <w:lang w:eastAsia="zh-CN"/>
              </w:rPr>
            </w:pPr>
            <w:ins w:id="55" w:author="Hiroshi ISHIKAWA (NTT DOCOMO)r1" w:date="2023-02-17T21:25:00Z">
              <w:r w:rsidRPr="00100F3B">
                <w:rPr>
                  <w:rFonts w:eastAsia="DengXian"/>
                  <w:lang w:eastAsia="zh-CN"/>
                  <w:rPrChange w:id="56" w:author="Hiroshi ISHIKAWA (NTT DOCOMO)r1" w:date="2023-02-17T20:25:00Z">
                    <w:rPr>
                      <w:rFonts w:eastAsia="游明朝"/>
                      <w:lang w:eastAsia="ja-JP"/>
                    </w:rPr>
                  </w:rPrChange>
                </w:rPr>
                <w:t>An expected IE is missing</w:t>
              </w:r>
            </w:ins>
          </w:p>
        </w:tc>
      </w:tr>
      <w:tr w:rsidR="00B81556" w:rsidRPr="003E6078" w14:paraId="7406D586" w14:textId="77777777" w:rsidTr="00953F71">
        <w:trPr>
          <w:ins w:id="57" w:author="Hiroshi ISHIKAWA (NTT DOCOMO)r1" w:date="2023-02-17T21:25: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A5A0C1" w14:textId="0438C562" w:rsidR="00B81556" w:rsidRPr="003E6078" w:rsidRDefault="00B81556" w:rsidP="00B81556">
            <w:pPr>
              <w:pStyle w:val="TAL"/>
              <w:rPr>
                <w:ins w:id="58" w:author="Hiroshi ISHIKAWA (NTT DOCOMO)r1" w:date="2023-02-17T21:25:00Z"/>
              </w:rPr>
            </w:pPr>
            <w:ins w:id="59" w:author="Hiroshi ISHIKAWA (NTT DOCOMO)r1" w:date="2023-02-17T21:25:00Z">
              <w:r>
                <w:rPr>
                  <w:rFonts w:eastAsia="游明朝" w:hint="eastAsia"/>
                  <w:lang w:eastAsia="ja-JP"/>
                </w:rPr>
                <w:t>E</w:t>
              </w:r>
              <w:r>
                <w:rPr>
                  <w:rFonts w:eastAsia="游明朝"/>
                  <w:lang w:eastAsia="ja-JP"/>
                </w:rPr>
                <w:t>NCRYPTED_EXPECTED_IE_IN_CLEAR</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14BF96" w14:textId="10F8F8E0" w:rsidR="00B81556" w:rsidRDefault="00B81556" w:rsidP="00B81556">
            <w:pPr>
              <w:pStyle w:val="TAL"/>
              <w:rPr>
                <w:ins w:id="60" w:author="Hiroshi ISHIKAWA (NTT DOCOMO)r1" w:date="2023-02-17T21:25:00Z"/>
                <w:lang w:eastAsia="zh-CN"/>
              </w:rPr>
            </w:pPr>
            <w:ins w:id="61" w:author="Hiroshi ISHIKAWA (NTT DOCOMO)r1" w:date="2023-02-17T21:25:00Z">
              <w:r w:rsidRPr="00515CCF">
                <w:rPr>
                  <w:lang w:eastAsia="zh-CN"/>
                </w:rPr>
                <w:t>An IE is encrypted while it was expected to be available in the clear</w:t>
              </w:r>
            </w:ins>
          </w:p>
        </w:tc>
      </w:tr>
      <w:tr w:rsidR="00B81556" w:rsidRPr="003E6078" w14:paraId="5544FB74" w14:textId="77777777" w:rsidTr="00953F71">
        <w:trPr>
          <w:ins w:id="62" w:author="Hiroshi ISHIKAWA (NTT DOCOMO)r1" w:date="2023-02-17T21:25: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AA6E9E" w14:textId="3A706CA9" w:rsidR="00B81556" w:rsidRPr="003E6078" w:rsidRDefault="00B81556" w:rsidP="00B81556">
            <w:pPr>
              <w:pStyle w:val="TAL"/>
              <w:rPr>
                <w:ins w:id="63" w:author="Hiroshi ISHIKAWA (NTT DOCOMO)r1" w:date="2023-02-17T21:25:00Z"/>
              </w:rPr>
            </w:pPr>
            <w:ins w:id="64" w:author="Hiroshi ISHIKAWA (NTT DOCOMO)r1" w:date="2023-02-17T21:25:00Z">
              <w:r>
                <w:rPr>
                  <w:rFonts w:eastAsia="游明朝"/>
                  <w:lang w:eastAsia="ja-JP"/>
                </w:rPr>
                <w:t>CLEAR_EXPECTED_IE_ENCRYPTED</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62A447" w14:textId="06056D95" w:rsidR="00B81556" w:rsidRDefault="00B81556" w:rsidP="00B81556">
            <w:pPr>
              <w:pStyle w:val="TAL"/>
              <w:rPr>
                <w:ins w:id="65" w:author="Hiroshi ISHIKAWA (NTT DOCOMO)r1" w:date="2023-02-17T21:25:00Z"/>
                <w:lang w:eastAsia="zh-CN"/>
              </w:rPr>
            </w:pPr>
            <w:ins w:id="66" w:author="Hiroshi ISHIKAWA (NTT DOCOMO)r1" w:date="2023-02-17T21:25:00Z">
              <w:r w:rsidRPr="00B67086">
                <w:rPr>
                  <w:lang w:eastAsia="zh-CN"/>
                </w:rPr>
                <w:t>An IE is not encrypted while its availability in the clear is not required.</w:t>
              </w:r>
            </w:ins>
          </w:p>
        </w:tc>
      </w:tr>
      <w:tr w:rsidR="00B81556" w:rsidRPr="003E6078" w14:paraId="182002ED" w14:textId="77777777" w:rsidTr="00953F71">
        <w:trPr>
          <w:ins w:id="67" w:author="Hiroshi ISHIKAWA (NTT DOCOMO)r1" w:date="2023-02-17T21:25:00Z"/>
        </w:trPr>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0A2866" w14:textId="1949ACF8" w:rsidR="00B81556" w:rsidRPr="003E6078" w:rsidRDefault="00B81556" w:rsidP="00B81556">
            <w:pPr>
              <w:pStyle w:val="TAL"/>
              <w:rPr>
                <w:ins w:id="68" w:author="Hiroshi ISHIKAWA (NTT DOCOMO)r1" w:date="2023-02-17T21:25:00Z"/>
              </w:rPr>
            </w:pPr>
            <w:ins w:id="69" w:author="Hiroshi ISHIKAWA (NTT DOCOMO)r1" w:date="2023-02-17T21:25:00Z">
              <w:r>
                <w:rPr>
                  <w:rFonts w:eastAsia="游明朝" w:hint="eastAsia"/>
                  <w:lang w:eastAsia="ja-JP"/>
                </w:rPr>
                <w:t>C</w:t>
              </w:r>
              <w:r>
                <w:rPr>
                  <w:rFonts w:eastAsia="游明朝"/>
                  <w:lang w:eastAsia="ja-JP"/>
                </w:rPr>
                <w:t>ONTRACT_DENIED</w:t>
              </w:r>
            </w:ins>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BCAC05" w14:textId="3A7D76A4" w:rsidR="00B81556" w:rsidRDefault="00B81556" w:rsidP="00B81556">
            <w:pPr>
              <w:pStyle w:val="TAL"/>
              <w:rPr>
                <w:ins w:id="70" w:author="Hiroshi ISHIKAWA (NTT DOCOMO)r1" w:date="2023-02-17T21:25:00Z"/>
                <w:lang w:eastAsia="zh-CN"/>
              </w:rPr>
            </w:pPr>
            <w:ins w:id="71" w:author="Hiroshi ISHIKAWA (NTT DOCOMO)r1" w:date="2023-02-17T21:25:00Z">
              <w:r w:rsidRPr="00100F3B">
                <w:rPr>
                  <w:lang w:eastAsia="zh-CN"/>
                </w:rPr>
                <w:t>The message was not delivered due to contractual reasons</w:t>
              </w:r>
            </w:ins>
          </w:p>
        </w:tc>
      </w:tr>
      <w:tr w:rsidR="005537A8" w:rsidRPr="003E6078" w14:paraId="7BA673BE" w14:textId="77777777" w:rsidTr="00B81556">
        <w:tc>
          <w:tcPr>
            <w:tcW w:w="5000" w:type="pct"/>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B3BEAB" w14:textId="7809B47F" w:rsidR="005537A8" w:rsidRDefault="005537A8" w:rsidP="00953F71">
            <w:pPr>
              <w:pStyle w:val="TAN"/>
              <w:overflowPunct/>
              <w:autoSpaceDE/>
              <w:autoSpaceDN/>
              <w:adjustRightInd/>
              <w:textAlignment w:val="auto"/>
              <w:rPr>
                <w:lang w:eastAsia="zh-CN"/>
              </w:rPr>
            </w:pPr>
            <w:r w:rsidRPr="00AC5774">
              <w:rPr>
                <w:rFonts w:eastAsia="DengXian"/>
                <w:lang w:eastAsia="zh-CN"/>
              </w:rPr>
              <w:t>NOTE:</w:t>
            </w:r>
            <w:r w:rsidRPr="00AC5774">
              <w:rPr>
                <w:rFonts w:eastAsia="DengXian"/>
                <w:lang w:eastAsia="zh-CN"/>
              </w:rPr>
              <w:tab/>
              <w:t>This enumeration value</w:t>
            </w:r>
            <w:ins w:id="72" w:author="Hiroshi ISHIKAWA (NTT DOCOMO)r1" w:date="2023-02-17T21:26:00Z">
              <w:r w:rsidR="00B81556">
                <w:rPr>
                  <w:rFonts w:eastAsia="DengXian"/>
                  <w:lang w:eastAsia="zh-CN"/>
                </w:rPr>
                <w:t xml:space="preserve"> </w:t>
              </w:r>
              <w:r w:rsidR="00B81556" w:rsidRPr="003E6078">
                <w:t>"</w:t>
              </w:r>
              <w:r w:rsidR="00B81556">
                <w:t>CONTEXT_NOT_FOUND</w:t>
              </w:r>
              <w:r w:rsidR="00B81556" w:rsidRPr="003E6078">
                <w:t>"</w:t>
              </w:r>
            </w:ins>
            <w:r w:rsidRPr="00AC5774">
              <w:rPr>
                <w:rFonts w:eastAsia="DengXian"/>
                <w:lang w:eastAsia="zh-CN"/>
              </w:rPr>
              <w:t xml:space="preserve"> is deprecated and shall not be used by </w:t>
            </w:r>
            <w:r w:rsidRPr="00AC5774">
              <w:rPr>
                <w:rFonts w:eastAsia="DengXian" w:hint="eastAsia"/>
                <w:lang w:eastAsia="zh-CN"/>
              </w:rPr>
              <w:t xml:space="preserve">N32-f error reporting procedure over the N32-c </w:t>
            </w:r>
            <w:r w:rsidRPr="00AC5774">
              <w:rPr>
                <w:rFonts w:eastAsia="DengXian"/>
                <w:lang w:eastAsia="zh-CN"/>
              </w:rPr>
              <w:t>interface.</w:t>
            </w:r>
          </w:p>
        </w:tc>
      </w:tr>
    </w:tbl>
    <w:p w14:paraId="3BB3471F" w14:textId="77777777" w:rsidR="005537A8" w:rsidRDefault="005537A8" w:rsidP="005537A8"/>
    <w:p w14:paraId="7F25D9D1" w14:textId="77777777" w:rsidR="00290661" w:rsidRPr="009C6786" w:rsidRDefault="00290661" w:rsidP="00290661">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Pr>
          <w:rFonts w:ascii="Arial Black" w:eastAsia="游明朝" w:hAnsi="Arial Black"/>
          <w:noProof/>
          <w:color w:val="0070C0"/>
          <w:lang w:eastAsia="ja-JP"/>
        </w:rPr>
        <w:t>End of</w:t>
      </w:r>
      <w:r w:rsidRPr="009C6786">
        <w:rPr>
          <w:rFonts w:ascii="Arial Black" w:eastAsia="游明朝" w:hAnsi="Arial Black"/>
          <w:noProof/>
          <w:color w:val="0070C0"/>
          <w:lang w:eastAsia="ja-JP"/>
        </w:rPr>
        <w:t xml:space="preserve"> Change</w:t>
      </w:r>
    </w:p>
    <w:p w14:paraId="03D7A120" w14:textId="209CC442" w:rsidR="00080512" w:rsidRDefault="00080512" w:rsidP="00BD392E"/>
    <w:p w14:paraId="024E9B1A" w14:textId="77777777" w:rsidR="009C6786" w:rsidRPr="0027042D" w:rsidRDefault="009C6786" w:rsidP="00BD392E"/>
    <w:sectPr w:rsidR="009C6786" w:rsidRPr="0027042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3325C796" w14:textId="77777777" w:rsidR="005110D0" w:rsidRDefault="005110D0" w:rsidP="009C6786">
      <w:pPr>
        <w:pStyle w:val="af9"/>
      </w:pPr>
      <w:r>
        <w:rPr>
          <w:rStyle w:val="affff4"/>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25C7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5C79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C79F" w14:textId="77777777" w:rsidR="00A06C82" w:rsidRDefault="00A06C82">
      <w:r>
        <w:separator/>
      </w:r>
    </w:p>
  </w:endnote>
  <w:endnote w:type="continuationSeparator" w:id="0">
    <w:p w14:paraId="121D4446" w14:textId="77777777" w:rsidR="00A06C82" w:rsidRDefault="00A0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7920D4" w:rsidRDefault="007920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5646B" w14:textId="77777777" w:rsidR="00A06C82" w:rsidRDefault="00A06C82">
      <w:r>
        <w:separator/>
      </w:r>
    </w:p>
  </w:footnote>
  <w:footnote w:type="continuationSeparator" w:id="0">
    <w:p w14:paraId="38CAD7EF" w14:textId="77777777" w:rsidR="00A06C82" w:rsidRDefault="00A06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8A0D" w14:textId="77777777" w:rsidR="009C6786" w:rsidRDefault="009C6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EAE" w14:textId="6B960033" w:rsidR="007920D4" w:rsidRDefault="00792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6AF">
      <w:rPr>
        <w:rFonts w:ascii="Arial" w:eastAsia="ＭＳ 明朝" w:hAnsi="Arial" w:cs="Arial" w:hint="eastAsia"/>
        <w:bCs/>
        <w:noProof/>
        <w:sz w:val="18"/>
        <w:szCs w:val="18"/>
        <w:lang w:eastAsia="ja-JP"/>
      </w:rPr>
      <w:t>エラー</w:t>
    </w:r>
    <w:r w:rsidR="000416AF">
      <w:rPr>
        <w:rFonts w:ascii="Arial" w:eastAsia="ＭＳ 明朝" w:hAnsi="Arial" w:cs="Arial" w:hint="eastAsia"/>
        <w:bCs/>
        <w:noProof/>
        <w:sz w:val="18"/>
        <w:szCs w:val="18"/>
        <w:lang w:eastAsia="ja-JP"/>
      </w:rPr>
      <w:t xml:space="preserve">! </w:t>
    </w:r>
    <w:r w:rsidR="000416A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7920D4" w:rsidRDefault="00792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02EF">
      <w:rPr>
        <w:rFonts w:ascii="Arial" w:hAnsi="Arial" w:cs="Arial"/>
        <w:b/>
        <w:noProof/>
        <w:sz w:val="18"/>
        <w:szCs w:val="18"/>
      </w:rPr>
      <w:t>25</w:t>
    </w:r>
    <w:r>
      <w:rPr>
        <w:rFonts w:ascii="Arial" w:hAnsi="Arial" w:cs="Arial"/>
        <w:b/>
        <w:sz w:val="18"/>
        <w:szCs w:val="18"/>
      </w:rPr>
      <w:fldChar w:fldCharType="end"/>
    </w:r>
  </w:p>
  <w:p w14:paraId="2A398E21" w14:textId="54B61D24" w:rsidR="007920D4" w:rsidRDefault="00792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6AF">
      <w:rPr>
        <w:rFonts w:ascii="Arial" w:eastAsia="ＭＳ 明朝" w:hAnsi="Arial" w:cs="Arial" w:hint="eastAsia"/>
        <w:bCs/>
        <w:noProof/>
        <w:sz w:val="18"/>
        <w:szCs w:val="18"/>
        <w:lang w:eastAsia="ja-JP"/>
      </w:rPr>
      <w:t>エラー</w:t>
    </w:r>
    <w:r w:rsidR="000416AF">
      <w:rPr>
        <w:rFonts w:ascii="Arial" w:eastAsia="ＭＳ 明朝" w:hAnsi="Arial" w:cs="Arial" w:hint="eastAsia"/>
        <w:bCs/>
        <w:noProof/>
        <w:sz w:val="18"/>
        <w:szCs w:val="18"/>
        <w:lang w:eastAsia="ja-JP"/>
      </w:rPr>
      <w:t xml:space="preserve">! </w:t>
    </w:r>
    <w:r w:rsidR="000416A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7920D4" w:rsidRDefault="007920D4"/>
  <w:p w14:paraId="75CAC066" w14:textId="77777777" w:rsidR="007F225C" w:rsidRDefault="007F22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4548348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89385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104475">
    <w:abstractNumId w:val="11"/>
  </w:num>
  <w:num w:numId="4" w16cid:durableId="199054738">
    <w:abstractNumId w:val="15"/>
  </w:num>
  <w:num w:numId="5" w16cid:durableId="611131212">
    <w:abstractNumId w:val="13"/>
  </w:num>
  <w:num w:numId="6" w16cid:durableId="74592648">
    <w:abstractNumId w:val="17"/>
  </w:num>
  <w:num w:numId="7" w16cid:durableId="205483114">
    <w:abstractNumId w:val="12"/>
  </w:num>
  <w:num w:numId="8" w16cid:durableId="1327518480">
    <w:abstractNumId w:val="14"/>
  </w:num>
  <w:num w:numId="9" w16cid:durableId="13312122">
    <w:abstractNumId w:val="16"/>
  </w:num>
  <w:num w:numId="10" w16cid:durableId="984167545">
    <w:abstractNumId w:val="9"/>
  </w:num>
  <w:num w:numId="11" w16cid:durableId="1851135926">
    <w:abstractNumId w:val="7"/>
  </w:num>
  <w:num w:numId="12" w16cid:durableId="1866941363">
    <w:abstractNumId w:val="6"/>
  </w:num>
  <w:num w:numId="13" w16cid:durableId="142283221">
    <w:abstractNumId w:val="5"/>
  </w:num>
  <w:num w:numId="14" w16cid:durableId="1916940136">
    <w:abstractNumId w:val="4"/>
  </w:num>
  <w:num w:numId="15" w16cid:durableId="1660376945">
    <w:abstractNumId w:val="8"/>
  </w:num>
  <w:num w:numId="16" w16cid:durableId="1713075716">
    <w:abstractNumId w:val="3"/>
  </w:num>
  <w:num w:numId="17" w16cid:durableId="42171690">
    <w:abstractNumId w:val="2"/>
  </w:num>
  <w:num w:numId="18" w16cid:durableId="1653099669">
    <w:abstractNumId w:val="1"/>
  </w:num>
  <w:num w:numId="19" w16cid:durableId="2632654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r1">
    <w15:presenceInfo w15:providerId="None" w15:userId="Hiroshi ISHIKAWA (NTT DOCOMO)r1"/>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A34"/>
    <w:rsid w:val="00004530"/>
    <w:rsid w:val="00006BBE"/>
    <w:rsid w:val="00014391"/>
    <w:rsid w:val="000248C6"/>
    <w:rsid w:val="00033397"/>
    <w:rsid w:val="00037510"/>
    <w:rsid w:val="00040095"/>
    <w:rsid w:val="00040823"/>
    <w:rsid w:val="00040CA0"/>
    <w:rsid w:val="00041107"/>
    <w:rsid w:val="000416AF"/>
    <w:rsid w:val="00047578"/>
    <w:rsid w:val="00051834"/>
    <w:rsid w:val="00054A22"/>
    <w:rsid w:val="000556E1"/>
    <w:rsid w:val="00062023"/>
    <w:rsid w:val="00064E26"/>
    <w:rsid w:val="000655A6"/>
    <w:rsid w:val="00075883"/>
    <w:rsid w:val="00075ADD"/>
    <w:rsid w:val="00076432"/>
    <w:rsid w:val="000800AB"/>
    <w:rsid w:val="00080512"/>
    <w:rsid w:val="00080E9C"/>
    <w:rsid w:val="00086090"/>
    <w:rsid w:val="000A6896"/>
    <w:rsid w:val="000B2159"/>
    <w:rsid w:val="000B3B45"/>
    <w:rsid w:val="000C47C3"/>
    <w:rsid w:val="000D33A7"/>
    <w:rsid w:val="000D3AB2"/>
    <w:rsid w:val="000D58AB"/>
    <w:rsid w:val="000D5C20"/>
    <w:rsid w:val="000E4767"/>
    <w:rsid w:val="000E5208"/>
    <w:rsid w:val="000F6D80"/>
    <w:rsid w:val="00100387"/>
    <w:rsid w:val="00105CB8"/>
    <w:rsid w:val="00106DBE"/>
    <w:rsid w:val="00110D22"/>
    <w:rsid w:val="00126CF2"/>
    <w:rsid w:val="00130B81"/>
    <w:rsid w:val="00133525"/>
    <w:rsid w:val="00134DB7"/>
    <w:rsid w:val="00152651"/>
    <w:rsid w:val="0015573E"/>
    <w:rsid w:val="00160AD1"/>
    <w:rsid w:val="00163767"/>
    <w:rsid w:val="00170705"/>
    <w:rsid w:val="00170FF2"/>
    <w:rsid w:val="001779B0"/>
    <w:rsid w:val="00180131"/>
    <w:rsid w:val="001812FB"/>
    <w:rsid w:val="00181621"/>
    <w:rsid w:val="001A4C42"/>
    <w:rsid w:val="001A7420"/>
    <w:rsid w:val="001B6637"/>
    <w:rsid w:val="001C21C3"/>
    <w:rsid w:val="001C52CD"/>
    <w:rsid w:val="001C56B9"/>
    <w:rsid w:val="001D02C2"/>
    <w:rsid w:val="001D3A24"/>
    <w:rsid w:val="001D59A0"/>
    <w:rsid w:val="001D7DF3"/>
    <w:rsid w:val="001E2062"/>
    <w:rsid w:val="001F0C1D"/>
    <w:rsid w:val="001F1132"/>
    <w:rsid w:val="001F168B"/>
    <w:rsid w:val="001F4B78"/>
    <w:rsid w:val="002254A4"/>
    <w:rsid w:val="0022729C"/>
    <w:rsid w:val="002302EF"/>
    <w:rsid w:val="002347A2"/>
    <w:rsid w:val="00256235"/>
    <w:rsid w:val="0025757A"/>
    <w:rsid w:val="002603EA"/>
    <w:rsid w:val="002675F0"/>
    <w:rsid w:val="0026790A"/>
    <w:rsid w:val="0027042D"/>
    <w:rsid w:val="00270673"/>
    <w:rsid w:val="0028434C"/>
    <w:rsid w:val="00290661"/>
    <w:rsid w:val="002A66A0"/>
    <w:rsid w:val="002B6339"/>
    <w:rsid w:val="002C030C"/>
    <w:rsid w:val="002C6B30"/>
    <w:rsid w:val="002D130B"/>
    <w:rsid w:val="002E00EE"/>
    <w:rsid w:val="002E15F4"/>
    <w:rsid w:val="00316A63"/>
    <w:rsid w:val="003172DC"/>
    <w:rsid w:val="00317B0F"/>
    <w:rsid w:val="0033575A"/>
    <w:rsid w:val="003457AF"/>
    <w:rsid w:val="0035462D"/>
    <w:rsid w:val="00356F9D"/>
    <w:rsid w:val="0035758E"/>
    <w:rsid w:val="00365EFF"/>
    <w:rsid w:val="00370DBE"/>
    <w:rsid w:val="00376404"/>
    <w:rsid w:val="003765B8"/>
    <w:rsid w:val="00384F66"/>
    <w:rsid w:val="003955A1"/>
    <w:rsid w:val="003A1BFA"/>
    <w:rsid w:val="003C3971"/>
    <w:rsid w:val="003E443B"/>
    <w:rsid w:val="003E6078"/>
    <w:rsid w:val="003E6A41"/>
    <w:rsid w:val="00403C04"/>
    <w:rsid w:val="0040621A"/>
    <w:rsid w:val="00413737"/>
    <w:rsid w:val="00420E1B"/>
    <w:rsid w:val="00423334"/>
    <w:rsid w:val="0042742F"/>
    <w:rsid w:val="004345EC"/>
    <w:rsid w:val="004354E4"/>
    <w:rsid w:val="00457C3F"/>
    <w:rsid w:val="0046237E"/>
    <w:rsid w:val="00465515"/>
    <w:rsid w:val="00487564"/>
    <w:rsid w:val="0048769A"/>
    <w:rsid w:val="004916B8"/>
    <w:rsid w:val="00492F03"/>
    <w:rsid w:val="004A3505"/>
    <w:rsid w:val="004A40BD"/>
    <w:rsid w:val="004B09A2"/>
    <w:rsid w:val="004C238D"/>
    <w:rsid w:val="004C3D67"/>
    <w:rsid w:val="004D17AA"/>
    <w:rsid w:val="004D3578"/>
    <w:rsid w:val="004E213A"/>
    <w:rsid w:val="004F0988"/>
    <w:rsid w:val="004F3340"/>
    <w:rsid w:val="00506F61"/>
    <w:rsid w:val="005109F8"/>
    <w:rsid w:val="005110D0"/>
    <w:rsid w:val="00515492"/>
    <w:rsid w:val="0053388B"/>
    <w:rsid w:val="00535773"/>
    <w:rsid w:val="00543E6C"/>
    <w:rsid w:val="00547308"/>
    <w:rsid w:val="005537A8"/>
    <w:rsid w:val="00554FD8"/>
    <w:rsid w:val="00565087"/>
    <w:rsid w:val="00575CBE"/>
    <w:rsid w:val="00577899"/>
    <w:rsid w:val="00597632"/>
    <w:rsid w:val="00597B11"/>
    <w:rsid w:val="005C3F69"/>
    <w:rsid w:val="005C791C"/>
    <w:rsid w:val="005D07E4"/>
    <w:rsid w:val="005D2E01"/>
    <w:rsid w:val="005D7526"/>
    <w:rsid w:val="005E4BB2"/>
    <w:rsid w:val="00602AEA"/>
    <w:rsid w:val="00602D08"/>
    <w:rsid w:val="006050EF"/>
    <w:rsid w:val="00614FDF"/>
    <w:rsid w:val="0062759F"/>
    <w:rsid w:val="00631FF1"/>
    <w:rsid w:val="00634DCA"/>
    <w:rsid w:val="0063543D"/>
    <w:rsid w:val="00636771"/>
    <w:rsid w:val="00647114"/>
    <w:rsid w:val="006607F4"/>
    <w:rsid w:val="006701D6"/>
    <w:rsid w:val="006A323F"/>
    <w:rsid w:val="006A7F6A"/>
    <w:rsid w:val="006B30D0"/>
    <w:rsid w:val="006C243B"/>
    <w:rsid w:val="006C28FA"/>
    <w:rsid w:val="006C3D95"/>
    <w:rsid w:val="006C3F19"/>
    <w:rsid w:val="006C647D"/>
    <w:rsid w:val="006C7106"/>
    <w:rsid w:val="006D59A2"/>
    <w:rsid w:val="006D611C"/>
    <w:rsid w:val="006E3393"/>
    <w:rsid w:val="006E36C3"/>
    <w:rsid w:val="006E5C86"/>
    <w:rsid w:val="006F21D6"/>
    <w:rsid w:val="006F4B9B"/>
    <w:rsid w:val="00701116"/>
    <w:rsid w:val="007055CD"/>
    <w:rsid w:val="00711D3C"/>
    <w:rsid w:val="00713C44"/>
    <w:rsid w:val="00716955"/>
    <w:rsid w:val="007177A6"/>
    <w:rsid w:val="007322C0"/>
    <w:rsid w:val="00734A5B"/>
    <w:rsid w:val="0074026F"/>
    <w:rsid w:val="007429F6"/>
    <w:rsid w:val="00743641"/>
    <w:rsid w:val="00744E76"/>
    <w:rsid w:val="00761017"/>
    <w:rsid w:val="00774DA4"/>
    <w:rsid w:val="00781F0F"/>
    <w:rsid w:val="00782836"/>
    <w:rsid w:val="007920D4"/>
    <w:rsid w:val="007A6E5A"/>
    <w:rsid w:val="007A756C"/>
    <w:rsid w:val="007B0E2A"/>
    <w:rsid w:val="007B600E"/>
    <w:rsid w:val="007C527E"/>
    <w:rsid w:val="007C7547"/>
    <w:rsid w:val="007E1948"/>
    <w:rsid w:val="007E63B3"/>
    <w:rsid w:val="007F0F4A"/>
    <w:rsid w:val="007F225C"/>
    <w:rsid w:val="007F263C"/>
    <w:rsid w:val="007F799E"/>
    <w:rsid w:val="008028A4"/>
    <w:rsid w:val="00830747"/>
    <w:rsid w:val="00851DFA"/>
    <w:rsid w:val="00863E69"/>
    <w:rsid w:val="00863E72"/>
    <w:rsid w:val="00870634"/>
    <w:rsid w:val="00870FAD"/>
    <w:rsid w:val="008768CA"/>
    <w:rsid w:val="00877343"/>
    <w:rsid w:val="00881C68"/>
    <w:rsid w:val="0088500D"/>
    <w:rsid w:val="008A684C"/>
    <w:rsid w:val="008C384C"/>
    <w:rsid w:val="008D2A30"/>
    <w:rsid w:val="008D4E68"/>
    <w:rsid w:val="008E3812"/>
    <w:rsid w:val="008E5BEF"/>
    <w:rsid w:val="008F4C33"/>
    <w:rsid w:val="0090271F"/>
    <w:rsid w:val="00902E23"/>
    <w:rsid w:val="0090599A"/>
    <w:rsid w:val="009068A4"/>
    <w:rsid w:val="009114D7"/>
    <w:rsid w:val="0091348E"/>
    <w:rsid w:val="00913810"/>
    <w:rsid w:val="00917CCB"/>
    <w:rsid w:val="0093092A"/>
    <w:rsid w:val="00930F9E"/>
    <w:rsid w:val="00942EC2"/>
    <w:rsid w:val="00962DAE"/>
    <w:rsid w:val="00966E77"/>
    <w:rsid w:val="00992CB8"/>
    <w:rsid w:val="00993BB0"/>
    <w:rsid w:val="0099654B"/>
    <w:rsid w:val="009A0A95"/>
    <w:rsid w:val="009C0C62"/>
    <w:rsid w:val="009C5336"/>
    <w:rsid w:val="009C59B1"/>
    <w:rsid w:val="009C6786"/>
    <w:rsid w:val="009D5E89"/>
    <w:rsid w:val="009E4890"/>
    <w:rsid w:val="009F37B7"/>
    <w:rsid w:val="009F3A2F"/>
    <w:rsid w:val="00A06C82"/>
    <w:rsid w:val="00A10F02"/>
    <w:rsid w:val="00A1337C"/>
    <w:rsid w:val="00A164B4"/>
    <w:rsid w:val="00A20B2B"/>
    <w:rsid w:val="00A26956"/>
    <w:rsid w:val="00A27486"/>
    <w:rsid w:val="00A41B9B"/>
    <w:rsid w:val="00A536FD"/>
    <w:rsid w:val="00A53724"/>
    <w:rsid w:val="00A56066"/>
    <w:rsid w:val="00A676F5"/>
    <w:rsid w:val="00A70138"/>
    <w:rsid w:val="00A73129"/>
    <w:rsid w:val="00A82346"/>
    <w:rsid w:val="00A87A00"/>
    <w:rsid w:val="00A92BA1"/>
    <w:rsid w:val="00A978E8"/>
    <w:rsid w:val="00AC5774"/>
    <w:rsid w:val="00AC6BC6"/>
    <w:rsid w:val="00AC7B28"/>
    <w:rsid w:val="00AE65E2"/>
    <w:rsid w:val="00B132E5"/>
    <w:rsid w:val="00B15449"/>
    <w:rsid w:val="00B17927"/>
    <w:rsid w:val="00B34496"/>
    <w:rsid w:val="00B35377"/>
    <w:rsid w:val="00B41802"/>
    <w:rsid w:val="00B45F33"/>
    <w:rsid w:val="00B46B43"/>
    <w:rsid w:val="00B50E4E"/>
    <w:rsid w:val="00B60BC5"/>
    <w:rsid w:val="00B63E82"/>
    <w:rsid w:val="00B81556"/>
    <w:rsid w:val="00B83C9C"/>
    <w:rsid w:val="00B86AF2"/>
    <w:rsid w:val="00B915CD"/>
    <w:rsid w:val="00B93086"/>
    <w:rsid w:val="00BA13DD"/>
    <w:rsid w:val="00BA19ED"/>
    <w:rsid w:val="00BA4B8D"/>
    <w:rsid w:val="00BC0F7D"/>
    <w:rsid w:val="00BD392E"/>
    <w:rsid w:val="00BD7102"/>
    <w:rsid w:val="00BD7D31"/>
    <w:rsid w:val="00BE3255"/>
    <w:rsid w:val="00BE4327"/>
    <w:rsid w:val="00BE43B4"/>
    <w:rsid w:val="00BE43D6"/>
    <w:rsid w:val="00BF128E"/>
    <w:rsid w:val="00C062F9"/>
    <w:rsid w:val="00C074DD"/>
    <w:rsid w:val="00C07C4A"/>
    <w:rsid w:val="00C1496A"/>
    <w:rsid w:val="00C22EFF"/>
    <w:rsid w:val="00C2357A"/>
    <w:rsid w:val="00C305E8"/>
    <w:rsid w:val="00C33079"/>
    <w:rsid w:val="00C37354"/>
    <w:rsid w:val="00C45231"/>
    <w:rsid w:val="00C46607"/>
    <w:rsid w:val="00C71A3B"/>
    <w:rsid w:val="00C720F5"/>
    <w:rsid w:val="00C72833"/>
    <w:rsid w:val="00C77D35"/>
    <w:rsid w:val="00C80F1D"/>
    <w:rsid w:val="00C817D2"/>
    <w:rsid w:val="00C93F40"/>
    <w:rsid w:val="00C95329"/>
    <w:rsid w:val="00C973FF"/>
    <w:rsid w:val="00CA3D0C"/>
    <w:rsid w:val="00CA4634"/>
    <w:rsid w:val="00CB4A25"/>
    <w:rsid w:val="00CB7936"/>
    <w:rsid w:val="00CB7B53"/>
    <w:rsid w:val="00CD2D14"/>
    <w:rsid w:val="00CF2F52"/>
    <w:rsid w:val="00D13D71"/>
    <w:rsid w:val="00D31544"/>
    <w:rsid w:val="00D411BB"/>
    <w:rsid w:val="00D4672E"/>
    <w:rsid w:val="00D57972"/>
    <w:rsid w:val="00D675A9"/>
    <w:rsid w:val="00D738D6"/>
    <w:rsid w:val="00D755EB"/>
    <w:rsid w:val="00D76048"/>
    <w:rsid w:val="00D87E00"/>
    <w:rsid w:val="00D9134D"/>
    <w:rsid w:val="00DA11D1"/>
    <w:rsid w:val="00DA7224"/>
    <w:rsid w:val="00DA7A03"/>
    <w:rsid w:val="00DB1818"/>
    <w:rsid w:val="00DB19A4"/>
    <w:rsid w:val="00DB3379"/>
    <w:rsid w:val="00DC16AD"/>
    <w:rsid w:val="00DC309B"/>
    <w:rsid w:val="00DC4DA2"/>
    <w:rsid w:val="00DC50E8"/>
    <w:rsid w:val="00DD0EA0"/>
    <w:rsid w:val="00DD4C17"/>
    <w:rsid w:val="00DD74A5"/>
    <w:rsid w:val="00DE4808"/>
    <w:rsid w:val="00DE6E06"/>
    <w:rsid w:val="00DF2224"/>
    <w:rsid w:val="00DF2B1F"/>
    <w:rsid w:val="00DF61C5"/>
    <w:rsid w:val="00DF62CD"/>
    <w:rsid w:val="00E00DCB"/>
    <w:rsid w:val="00E16509"/>
    <w:rsid w:val="00E23531"/>
    <w:rsid w:val="00E2544B"/>
    <w:rsid w:val="00E310EC"/>
    <w:rsid w:val="00E44582"/>
    <w:rsid w:val="00E52D85"/>
    <w:rsid w:val="00E5346B"/>
    <w:rsid w:val="00E60124"/>
    <w:rsid w:val="00E66799"/>
    <w:rsid w:val="00E75F9D"/>
    <w:rsid w:val="00E77645"/>
    <w:rsid w:val="00E84706"/>
    <w:rsid w:val="00EA001F"/>
    <w:rsid w:val="00EA15B0"/>
    <w:rsid w:val="00EA1B55"/>
    <w:rsid w:val="00EA5EA7"/>
    <w:rsid w:val="00EA61BD"/>
    <w:rsid w:val="00EB6F28"/>
    <w:rsid w:val="00EB7ED7"/>
    <w:rsid w:val="00EC4A25"/>
    <w:rsid w:val="00EE0EBA"/>
    <w:rsid w:val="00EE7EA4"/>
    <w:rsid w:val="00EF17F6"/>
    <w:rsid w:val="00EF549F"/>
    <w:rsid w:val="00EF7B9A"/>
    <w:rsid w:val="00F025A2"/>
    <w:rsid w:val="00F04712"/>
    <w:rsid w:val="00F13360"/>
    <w:rsid w:val="00F22EC7"/>
    <w:rsid w:val="00F325C8"/>
    <w:rsid w:val="00F35A94"/>
    <w:rsid w:val="00F40AEE"/>
    <w:rsid w:val="00F62458"/>
    <w:rsid w:val="00F653B8"/>
    <w:rsid w:val="00F716F8"/>
    <w:rsid w:val="00F7549F"/>
    <w:rsid w:val="00F9008D"/>
    <w:rsid w:val="00F914AE"/>
    <w:rsid w:val="00F93911"/>
    <w:rsid w:val="00FA1266"/>
    <w:rsid w:val="00FA24AA"/>
    <w:rsid w:val="00FA367E"/>
    <w:rsid w:val="00FB20FD"/>
    <w:rsid w:val="00FB67C6"/>
    <w:rsid w:val="00FC0909"/>
    <w:rsid w:val="00FC1192"/>
    <w:rsid w:val="00FC16B6"/>
    <w:rsid w:val="00FC55AC"/>
    <w:rsid w:val="00FC7CF9"/>
    <w:rsid w:val="00FE3688"/>
    <w:rsid w:val="00FE6569"/>
    <w:rsid w:val="00FF0A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val="en-GB"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lang w:val="en-GB" w:eastAsia="en-GB"/>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qFormat/>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paragraph" w:customStyle="1" w:styleId="CRCoverPage">
    <w:name w:val="CR Cover Page"/>
    <w:qFormat/>
    <w:rsid w:val="009C6786"/>
    <w:pPr>
      <w:spacing w:after="120"/>
    </w:pPr>
    <w:rPr>
      <w:rFonts w:ascii="Arial" w:eastAsia="ＭＳ 明朝" w:hAnsi="Arial"/>
      <w:lang w:val="en-GB" w:eastAsia="en-US"/>
    </w:rPr>
  </w:style>
  <w:style w:type="character" w:styleId="affff4">
    <w:name w:val="annotation reference"/>
    <w:rsid w:val="009C678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8" ma:contentTypeDescription="新しいドキュメントを作成します。" ma:contentTypeScope="" ma:versionID="1f82f3ec7fd01bcf369b4032ff595171">
  <xsd:schema xmlns:xsd="http://www.w3.org/2001/XMLSchema" xmlns:xs="http://www.w3.org/2001/XMLSchema" xmlns:p="http://schemas.microsoft.com/office/2006/metadata/properties" xmlns:ns3="5f551ab9-b5ab-4508-bae2-b9a525a77436" targetNamespace="http://schemas.microsoft.com/office/2006/metadata/properties" ma:root="true" ma:fieldsID="a01a0e6e19695884c4cf1934b182b676"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5105E4-560E-496E-B8BB-E099FFC59B36}">
  <ds:schemaRefs>
    <ds:schemaRef ds:uri="http://schemas.microsoft.com/office/2006/metadata/properties"/>
    <ds:schemaRef ds:uri="http://schemas.microsoft.com/office/infopath/2007/PartnerControls"/>
    <ds:schemaRef ds:uri="5f551ab9-b5ab-4508-bae2-b9a525a77436"/>
  </ds:schemaRefs>
</ds:datastoreItem>
</file>

<file path=customXml/itemProps2.xml><?xml version="1.0" encoding="utf-8"?>
<ds:datastoreItem xmlns:ds="http://schemas.openxmlformats.org/officeDocument/2006/customXml" ds:itemID="{240C6E87-4EC4-48D9-91EB-2DD9A18E44BE}">
  <ds:schemaRefs>
    <ds:schemaRef ds:uri="http://schemas.openxmlformats.org/officeDocument/2006/bibliography"/>
  </ds:schemaRefs>
</ds:datastoreItem>
</file>

<file path=customXml/itemProps3.xml><?xml version="1.0" encoding="utf-8"?>
<ds:datastoreItem xmlns:ds="http://schemas.openxmlformats.org/officeDocument/2006/customXml" ds:itemID="{33D4DF25-0CE6-4D8A-B633-0B6F4A696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3DE88-6358-4B87-B1DB-E4DAC8A7B8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1222</Words>
  <Characters>6972</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60</cp:revision>
  <cp:lastPrinted>2019-02-25T14:05:00Z</cp:lastPrinted>
  <dcterms:created xsi:type="dcterms:W3CDTF">2023-02-17T02:42:00Z</dcterms:created>
  <dcterms:modified xsi:type="dcterms:W3CDTF">2023-02-17T12:46:00Z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(3)DbfzU2+0LuoYbPq4qJiMMPlTdxni4scJy0yPM3LScrVGbLws8MklZeFGbmBIjG4MABvI3HH8
RWWmB5ilHjvXsgvzGVoP5ThTCGc/oZwMgJkeKYbsK4P/C9+3x0d8Hc8oUaYpGDJmMrDchYe4
ZY4PPcO0bkObE4XjNGhcZYazMeIWRJfCZsM9yq9KcLYozdYyARn6opbZJ+IQf6dUStJ+e5jP
xnnXSP5S41lmQ9+zzq</vt:lpwstr>
  </property>
  <property fmtid="{D5CDD505-2E9C-101B-9397-08002B2CF9AE}" pid="3" name="_2015_ms_pID_7253431">
    <vt:lpwstr>K8ts3snQxhKfZbpYYY0yI72xyDaF70yHDq1xbAQqAQbG2X0R+b5/y+
YjLY3NzPtH86P/HTY3kbgBayNT0+GvbviTfpGgArDQMGACU2cBM5nIOqY7iazvLbWAGdGk7X
gP+N0w/fE/PPGffH5Kd9TOxJZ+h00vYYc9o2f9/Enpm5jID97fn84Uz6fkSZSxX+pbX0L6ML
WsrC6h0gmhJM7Hb1p7S2ZVQp7uwoOGacddKG</vt:lpwstr>
  </property>
  <property fmtid="{D5CDD505-2E9C-101B-9397-08002B2CF9AE}" pid="4" name="_2015_ms_pID_7253432">
    <vt:lpwstr>Ng==</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ContentTypeId">
    <vt:lpwstr>0x010100317C84A10C9B004CB3F1C3FE68C207AE</vt:lpwstr>
  </property>
</Properties>
</file>